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2A47F" w14:textId="17370954" w:rsidR="00A258F3" w:rsidRPr="00324667" w:rsidRDefault="000D36C4" w:rsidP="000D36C4">
      <w:pPr>
        <w:spacing w:after="0" w:line="240" w:lineRule="auto"/>
        <w:ind w:firstLineChars="50" w:firstLine="220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44"/>
          <w:szCs w:val="44"/>
          <w:lang w:eastAsia="zh-CN"/>
        </w:rPr>
      </w:pPr>
      <w:r>
        <w:rPr>
          <w:rFonts w:ascii="微软雅黑" w:eastAsia="微软雅黑" w:hAnsi="微软雅黑" w:cs="Times New Roman" w:hint="eastAsia"/>
          <w:caps/>
          <w:noProof/>
          <w:spacing w:val="-10"/>
          <w:kern w:val="28"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 wp14:anchorId="608FC68E" wp14:editId="06C11FC3">
            <wp:simplePos x="0" y="0"/>
            <wp:positionH relativeFrom="column">
              <wp:posOffset>5538528</wp:posOffset>
            </wp:positionH>
            <wp:positionV relativeFrom="paragraph">
              <wp:posOffset>-1041645</wp:posOffset>
            </wp:positionV>
            <wp:extent cx="1083303" cy="851877"/>
            <wp:effectExtent l="19050" t="0" r="2547" b="0"/>
            <wp:wrapNone/>
            <wp:docPr id="3" name="图片 1" descr="C:\Users\lenovo\AppData\Local\Temp\WeChat Files\37c2c782535764692748f942e9ada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37c2c782535764692748f942e9adaa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778" cy="853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58F3" w:rsidRPr="00324667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第</w:t>
      </w:r>
      <w:r w:rsidR="001938B4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二</w:t>
      </w:r>
      <w:r w:rsidR="00A258F3" w:rsidRPr="00324667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届</w:t>
      </w:r>
      <w:r w:rsidR="00E73A12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全国</w:t>
      </w:r>
      <w:r w:rsidR="00A258F3" w:rsidRPr="00324667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技能大赛</w:t>
      </w:r>
    </w:p>
    <w:p w14:paraId="32AD74C7" w14:textId="77777777" w:rsidR="00095C97" w:rsidRPr="00095C97" w:rsidRDefault="00095C97" w:rsidP="0038292A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36"/>
          <w:szCs w:val="36"/>
          <w:lang w:val="en-US" w:eastAsia="zh-CN"/>
        </w:rPr>
      </w:pPr>
    </w:p>
    <w:p w14:paraId="4365CB90" w14:textId="77777777" w:rsidR="00EB3A1F" w:rsidRDefault="00EB3A1F" w:rsidP="00EB3A1F">
      <w:pPr>
        <w:jc w:val="center"/>
        <w:rPr>
          <w:sz w:val="40"/>
          <w:szCs w:val="40"/>
          <w:lang w:val="en-CA" w:eastAsia="zh-CN"/>
        </w:rPr>
      </w:pPr>
      <w:r w:rsidRPr="008A1F67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汽车技术</w:t>
      </w:r>
      <w:r w:rsidR="0041602D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项目</w:t>
      </w:r>
      <w:r w:rsidR="00A258F3" w:rsidRPr="00A258F3">
        <w:rPr>
          <w:rFonts w:ascii="微软雅黑" w:eastAsia="微软雅黑" w:hAnsi="微软雅黑" w:cs="Times New Roman" w:hint="eastAsia"/>
          <w:caps/>
          <w:color w:val="FF0000"/>
          <w:spacing w:val="-10"/>
          <w:kern w:val="28"/>
          <w:sz w:val="72"/>
          <w:szCs w:val="72"/>
          <w:lang w:val="en-AU" w:eastAsia="zh-CN"/>
        </w:rPr>
        <w:t>样题</w:t>
      </w:r>
    </w:p>
    <w:p w14:paraId="333F21EA" w14:textId="77777777" w:rsidR="00EB3A1F" w:rsidRDefault="00EB3A1F" w:rsidP="007E1FDD">
      <w:pPr>
        <w:rPr>
          <w:sz w:val="40"/>
          <w:szCs w:val="40"/>
          <w:lang w:val="fr-FR" w:eastAsia="zh-CN"/>
        </w:rPr>
      </w:pPr>
    </w:p>
    <w:p w14:paraId="1804D63E" w14:textId="77777777" w:rsidR="007514DD" w:rsidRDefault="007514DD" w:rsidP="007E1FDD">
      <w:pPr>
        <w:rPr>
          <w:sz w:val="40"/>
          <w:szCs w:val="40"/>
          <w:lang w:val="fr-FR" w:eastAsia="zh-CN"/>
        </w:rPr>
      </w:pPr>
    </w:p>
    <w:p w14:paraId="232CC25A" w14:textId="2520EF70" w:rsidR="006566DF" w:rsidRDefault="00DA6E0B" w:rsidP="003E57E5">
      <w:pPr>
        <w:rPr>
          <w:sz w:val="40"/>
          <w:szCs w:val="40"/>
          <w:lang w:val="fr-FR"/>
        </w:rPr>
      </w:pPr>
      <w:r>
        <w:rPr>
          <w:sz w:val="40"/>
          <w:szCs w:val="40"/>
          <w:lang w:val="fr-FR"/>
        </w:rPr>
        <w:t xml:space="preserve">MODULE </w:t>
      </w:r>
      <w:r w:rsidR="00DC1D1C">
        <w:rPr>
          <w:sz w:val="40"/>
          <w:szCs w:val="40"/>
          <w:lang w:val="fr-FR"/>
        </w:rPr>
        <w:t>A</w:t>
      </w:r>
      <w:r w:rsidR="00E73A12">
        <w:rPr>
          <w:sz w:val="40"/>
          <w:szCs w:val="40"/>
          <w:lang w:val="fr-FR"/>
        </w:rPr>
        <w:t xml:space="preserve"> </w:t>
      </w:r>
      <w:r w:rsidR="00C415C8">
        <w:rPr>
          <w:sz w:val="40"/>
          <w:szCs w:val="40"/>
          <w:lang w:val="fr-FR"/>
        </w:rPr>
        <w:t>–</w:t>
      </w:r>
      <w:r w:rsidR="00E73A12">
        <w:rPr>
          <w:sz w:val="40"/>
          <w:szCs w:val="40"/>
          <w:lang w:val="fr-FR"/>
        </w:rPr>
        <w:t xml:space="preserve"> </w:t>
      </w:r>
      <w:r w:rsidR="006566DF">
        <w:rPr>
          <w:sz w:val="40"/>
          <w:szCs w:val="40"/>
          <w:lang w:val="fr-FR"/>
        </w:rPr>
        <w:t>POWER</w:t>
      </w:r>
      <w:r w:rsidR="006566DF" w:rsidRPr="006566DF">
        <w:rPr>
          <w:sz w:val="40"/>
          <w:szCs w:val="40"/>
          <w:lang w:val="fr-FR"/>
        </w:rPr>
        <w:t xml:space="preserve"> </w:t>
      </w:r>
      <w:r w:rsidR="00E73A12">
        <w:rPr>
          <w:sz w:val="40"/>
          <w:szCs w:val="40"/>
          <w:lang w:val="fr-FR"/>
        </w:rPr>
        <w:t>SYSTEM</w:t>
      </w:r>
      <w:r w:rsidR="00E73A12" w:rsidRPr="00FC5CB8">
        <w:rPr>
          <w:sz w:val="40"/>
          <w:szCs w:val="40"/>
          <w:lang w:val="fr-FR" w:eastAsia="zh-CN"/>
        </w:rPr>
        <w:t xml:space="preserve"> </w:t>
      </w:r>
      <w:r w:rsidR="006566DF" w:rsidRPr="00FC5CB8">
        <w:rPr>
          <w:sz w:val="40"/>
          <w:szCs w:val="40"/>
          <w:lang w:val="fr-FR" w:eastAsia="zh-CN"/>
        </w:rPr>
        <w:t>MANAGEMENT</w:t>
      </w:r>
      <w:r w:rsidR="006566DF" w:rsidRPr="006566DF">
        <w:rPr>
          <w:sz w:val="40"/>
          <w:szCs w:val="40"/>
          <w:lang w:val="fr-FR"/>
        </w:rPr>
        <w:t xml:space="preserve"> </w:t>
      </w:r>
    </w:p>
    <w:p w14:paraId="4E1D96F2" w14:textId="71439CCC" w:rsidR="00C45A26" w:rsidRPr="009B5FC6" w:rsidRDefault="00C45A26" w:rsidP="007E1FDD">
      <w:pPr>
        <w:rPr>
          <w:rFonts w:ascii="微软雅黑" w:eastAsia="微软雅黑" w:hAnsi="微软雅黑"/>
          <w:sz w:val="36"/>
          <w:szCs w:val="36"/>
          <w:lang w:val="fr-FR" w:eastAsia="zh-CN"/>
        </w:rPr>
      </w:pP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模块</w:t>
      </w:r>
      <w:r w:rsidR="00FC5CB8">
        <w:rPr>
          <w:rFonts w:ascii="微软雅黑" w:eastAsia="微软雅黑" w:hAnsi="微软雅黑"/>
          <w:sz w:val="36"/>
          <w:szCs w:val="36"/>
          <w:lang w:val="fr-FR" w:eastAsia="zh-CN"/>
        </w:rPr>
        <w:t>A</w:t>
      </w:r>
      <w:r w:rsidR="00E73A12">
        <w:rPr>
          <w:rFonts w:ascii="微软雅黑" w:eastAsia="微软雅黑" w:hAnsi="微软雅黑"/>
          <w:sz w:val="36"/>
          <w:szCs w:val="36"/>
          <w:lang w:val="fr-FR" w:eastAsia="zh-CN"/>
        </w:rPr>
        <w:t xml:space="preserve"> </w:t>
      </w: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—</w:t>
      </w:r>
      <w:r w:rsidR="00E73A12">
        <w:rPr>
          <w:rFonts w:ascii="微软雅黑" w:eastAsia="微软雅黑" w:hAnsi="微软雅黑" w:hint="eastAsia"/>
          <w:sz w:val="36"/>
          <w:szCs w:val="36"/>
          <w:lang w:val="fr-FR" w:eastAsia="zh-CN"/>
        </w:rPr>
        <w:t xml:space="preserve"> </w:t>
      </w:r>
      <w:r w:rsidR="006566DF">
        <w:rPr>
          <w:rFonts w:ascii="微软雅黑" w:eastAsia="微软雅黑" w:hAnsi="微软雅黑" w:hint="eastAsia"/>
          <w:sz w:val="36"/>
          <w:szCs w:val="36"/>
          <w:lang w:val="fr-FR" w:eastAsia="zh-CN"/>
        </w:rPr>
        <w:t>动力</w:t>
      </w:r>
      <w:r w:rsidR="00E73A12">
        <w:rPr>
          <w:rFonts w:ascii="微软雅黑" w:eastAsia="微软雅黑" w:hAnsi="微软雅黑" w:hint="eastAsia"/>
          <w:sz w:val="36"/>
          <w:szCs w:val="36"/>
          <w:lang w:val="fr-FR" w:eastAsia="zh-CN"/>
        </w:rPr>
        <w:t>系统</w:t>
      </w:r>
      <w:r w:rsidR="006566DF">
        <w:rPr>
          <w:rFonts w:ascii="微软雅黑" w:eastAsia="微软雅黑" w:hAnsi="微软雅黑" w:hint="eastAsia"/>
          <w:sz w:val="36"/>
          <w:szCs w:val="36"/>
          <w:lang w:val="fr-FR" w:eastAsia="zh-CN"/>
        </w:rPr>
        <w:t>管理</w:t>
      </w:r>
    </w:p>
    <w:p w14:paraId="6034AB30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F983224" w14:textId="77777777" w:rsidR="00095C97" w:rsidRPr="006566DF" w:rsidRDefault="00095C97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CC889E2" w14:textId="77777777" w:rsidR="00B8569D" w:rsidRPr="004147EA" w:rsidRDefault="00B8569D" w:rsidP="00B8569D">
      <w:pPr>
        <w:rPr>
          <w:rFonts w:ascii="微软雅黑" w:eastAsia="微软雅黑" w:hAnsi="微软雅黑"/>
          <w:sz w:val="24"/>
          <w:szCs w:val="24"/>
          <w:lang w:val="fr-FR" w:eastAsia="zh-CN"/>
        </w:rPr>
      </w:pPr>
      <w:r>
        <w:rPr>
          <w:rFonts w:ascii="微软雅黑" w:eastAsia="微软雅黑" w:hAnsi="微软雅黑" w:hint="eastAsia"/>
          <w:sz w:val="28"/>
          <w:szCs w:val="28"/>
          <w:lang w:val="en-US" w:eastAsia="zh-CN"/>
        </w:rPr>
        <w:t>选手编号</w:t>
      </w:r>
      <w:r>
        <w:rPr>
          <w:rFonts w:ascii="微软雅黑" w:eastAsia="微软雅黑" w:hAnsi="微软雅黑" w:hint="eastAsia"/>
          <w:sz w:val="28"/>
          <w:szCs w:val="28"/>
          <w:lang w:val="fr-CA" w:eastAsia="zh-CN"/>
        </w:rPr>
        <w:t>：</w:t>
      </w:r>
      <w:r w:rsidR="000D36C4" w:rsidRPr="000D36C4">
        <w:rPr>
          <w:rFonts w:ascii="微软雅黑" w:eastAsia="微软雅黑" w:hAnsi="微软雅黑" w:hint="eastAsia"/>
          <w:sz w:val="28"/>
          <w:szCs w:val="28"/>
          <w:u w:val="single"/>
          <w:lang w:val="fr-CA" w:eastAsia="zh-CN"/>
        </w:rPr>
        <w:t xml:space="preserve">             </w:t>
      </w:r>
      <w:r w:rsidR="004147EA" w:rsidRPr="004147EA">
        <w:rPr>
          <w:rFonts w:ascii="Frutiger LT Com 45 Light" w:hAnsi="Frutiger LT Com 45 Light" w:hint="eastAsia"/>
          <w:u w:val="single"/>
          <w:lang w:val="fr-CA" w:eastAsia="zh-CN"/>
        </w:rPr>
        <w:t>.</w:t>
      </w:r>
    </w:p>
    <w:p w14:paraId="645E9823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BFF6C6E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0EF7926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E0781B1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10749CE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7FA729E4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4AFF09A9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5227FB9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078AA232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C7CFE4D" w14:textId="77777777" w:rsidR="00FE272E" w:rsidRPr="00123703" w:rsidRDefault="00FE272E" w:rsidP="00FE272E">
      <w:pPr>
        <w:rPr>
          <w:rFonts w:ascii="Frutiger LT Com 45 Light" w:hAnsi="Frutiger LT Com 45 Light"/>
          <w:b/>
          <w:sz w:val="28"/>
          <w:szCs w:val="28"/>
          <w:lang w:val="fr-FR" w:eastAsia="zh-CN"/>
        </w:rPr>
      </w:pPr>
      <w:r w:rsidRPr="00123703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命题：</w:t>
      </w:r>
      <w:r w:rsidR="00095C97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专家组</w:t>
      </w:r>
    </w:p>
    <w:p w14:paraId="1234BB46" w14:textId="77777777" w:rsidR="00B8569D" w:rsidRPr="004961BB" w:rsidRDefault="00B8569D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  <w:sectPr w:rsidR="00B8569D" w:rsidRPr="004961BB" w:rsidSect="00700B4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14:paraId="0C01241B" w14:textId="77777777" w:rsidR="00920D79" w:rsidRPr="001B0E1F" w:rsidRDefault="00920D79" w:rsidP="00920D79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ascii="黑体" w:eastAsia="黑体" w:cs="黑体"/>
          <w:b/>
          <w:bCs/>
          <w:caps/>
          <w:color w:val="498FCF"/>
          <w:sz w:val="40"/>
          <w:szCs w:val="40"/>
          <w:lang w:val="fr-FR" w:eastAsia="zh-CN"/>
        </w:rPr>
      </w:pPr>
      <w:r w:rsidRPr="001B0E1F">
        <w:rPr>
          <w:rFonts w:eastAsia="微软雅黑" w:cs="Arial"/>
          <w:b/>
          <w:bCs/>
          <w:caps/>
          <w:color w:val="498FCF"/>
          <w:sz w:val="40"/>
          <w:szCs w:val="40"/>
          <w:lang w:val="fr-FR" w:eastAsia="zh-CN"/>
        </w:rPr>
        <w:lastRenderedPageBreak/>
        <w:t xml:space="preserve">Competitor instructions </w:t>
      </w:r>
      <w:r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>选手试题</w:t>
      </w:r>
    </w:p>
    <w:p w14:paraId="22D2D1B7" w14:textId="6F31F7DB" w:rsidR="00D3319B" w:rsidRPr="008E28E5" w:rsidRDefault="00C45A26" w:rsidP="003E44F1">
      <w:pPr>
        <w:autoSpaceDE w:val="0"/>
        <w:autoSpaceDN w:val="0"/>
        <w:adjustRightInd w:val="0"/>
        <w:spacing w:afterLines="50" w:after="180" w:line="360" w:lineRule="auto"/>
        <w:rPr>
          <w:rFonts w:ascii="微软雅黑" w:eastAsia="微软雅黑" w:hAnsi="微软雅黑" w:cs="??c....."/>
          <w:sz w:val="32"/>
          <w:szCs w:val="32"/>
          <w:lang w:val="fr-FR" w:eastAsia="zh-CN"/>
        </w:rPr>
      </w:pP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eastAsia="zh-CN"/>
        </w:rPr>
        <w:t>模块</w:t>
      </w:r>
      <w:r w:rsidR="00B61FF5">
        <w:rPr>
          <w:rFonts w:ascii="微软雅黑" w:eastAsia="微软雅黑" w:hAnsi="微软雅黑" w:cs="??c....."/>
          <w:color w:val="000000"/>
          <w:sz w:val="32"/>
          <w:szCs w:val="32"/>
          <w:lang w:val="fr-FR" w:eastAsia="zh-CN"/>
        </w:rPr>
        <w:t>A</w:t>
      </w:r>
      <w:r w:rsidR="00E73A12">
        <w:rPr>
          <w:rFonts w:ascii="微软雅黑" w:eastAsia="微软雅黑" w:hAnsi="微软雅黑" w:cs="??c....."/>
          <w:color w:val="000000"/>
          <w:sz w:val="32"/>
          <w:szCs w:val="32"/>
          <w:lang w:val="fr-FR" w:eastAsia="zh-CN"/>
        </w:rPr>
        <w:t xml:space="preserve"> </w:t>
      </w: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—</w:t>
      </w:r>
      <w:r w:rsidR="00E73A12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 xml:space="preserve"> </w:t>
      </w:r>
      <w:r w:rsidR="008C543B">
        <w:rPr>
          <w:rFonts w:ascii="微软雅黑" w:eastAsia="微软雅黑" w:hAnsi="微软雅黑" w:cs="??c....." w:hint="eastAsia"/>
          <w:sz w:val="32"/>
          <w:szCs w:val="32"/>
          <w:lang w:val="fr-FR" w:eastAsia="zh-CN"/>
        </w:rPr>
        <w:t>动力</w:t>
      </w:r>
      <w:r w:rsidR="00E73A12">
        <w:rPr>
          <w:rFonts w:ascii="微软雅黑" w:eastAsia="微软雅黑" w:hAnsi="微软雅黑" w:cs="??c....." w:hint="eastAsia"/>
          <w:sz w:val="32"/>
          <w:szCs w:val="32"/>
          <w:lang w:val="fr-FR" w:eastAsia="zh-CN"/>
        </w:rPr>
        <w:t>系统</w:t>
      </w:r>
      <w:r w:rsidR="008C543B">
        <w:rPr>
          <w:rFonts w:ascii="微软雅黑" w:eastAsia="微软雅黑" w:hAnsi="微软雅黑" w:cs="??c....." w:hint="eastAsia"/>
          <w:sz w:val="32"/>
          <w:szCs w:val="32"/>
          <w:lang w:val="fr-FR" w:eastAsia="zh-CN"/>
        </w:rPr>
        <w:t>管理</w:t>
      </w:r>
    </w:p>
    <w:p w14:paraId="0CC40BE9" w14:textId="26DCC243" w:rsidR="002E098A" w:rsidRPr="002E098A" w:rsidRDefault="00C75119" w:rsidP="003E44F1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车</w:t>
      </w:r>
      <w:r w:rsidR="00C60C4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型</w:t>
      </w:r>
      <w:r w:rsidR="002E098A"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BC0A44" w:rsidRPr="00BC0A44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2018款</w:t>
      </w:r>
      <w:r w:rsidR="00F32770" w:rsidRPr="00F32770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长安</w:t>
      </w:r>
      <w:r w:rsidR="008C543B" w:rsidRPr="008C543B">
        <w:rPr>
          <w:rFonts w:ascii="微软雅黑" w:eastAsia="微软雅黑" w:hAnsi="微软雅黑" w:cs="Arial"/>
          <w:bCs/>
          <w:caps/>
          <w:color w:val="0000FF"/>
          <w:sz w:val="24"/>
          <w:szCs w:val="24"/>
          <w:lang w:val="fr-FR" w:eastAsia="zh-CN"/>
        </w:rPr>
        <w:t>CS75-PHEV</w:t>
      </w:r>
    </w:p>
    <w:p w14:paraId="5809A67C" w14:textId="27008D0E" w:rsidR="002E098A" w:rsidRPr="001B0E1F" w:rsidRDefault="002E098A" w:rsidP="003E44F1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时间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A557D7"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  <w:t>9</w:t>
      </w:r>
      <w:r w:rsidR="00AF50CF" w:rsidRPr="001B0E1F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val="fr-FR" w:eastAsia="zh-CN"/>
        </w:rPr>
        <w:t>0</w:t>
      </w:r>
      <w:r w:rsidR="00AF50CF" w:rsidRPr="0005635E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eastAsia="zh-CN"/>
        </w:rPr>
        <w:t>分钟</w:t>
      </w:r>
    </w:p>
    <w:p w14:paraId="0544CFC6" w14:textId="77777777" w:rsidR="002E098A" w:rsidRPr="002E098A" w:rsidRDefault="002E098A" w:rsidP="002E098A">
      <w:pPr>
        <w:keepNext/>
        <w:keepLines/>
        <w:autoSpaceDE w:val="0"/>
        <w:autoSpaceDN w:val="0"/>
        <w:adjustRightInd w:val="0"/>
        <w:spacing w:before="200" w:after="0" w:line="360" w:lineRule="auto"/>
        <w:rPr>
          <w:rFonts w:eastAsia="黑体" w:cs="Arial"/>
          <w:b/>
          <w:bCs/>
          <w:caps/>
          <w:sz w:val="36"/>
          <w:szCs w:val="36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任务说明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 xml:space="preserve">： </w:t>
      </w:r>
    </w:p>
    <w:p w14:paraId="3BE3818C" w14:textId="77777777" w:rsidR="00A817A5" w:rsidRDefault="00A817A5" w:rsidP="00043D2A">
      <w:pPr>
        <w:pStyle w:val="af1"/>
        <w:numPr>
          <w:ilvl w:val="0"/>
          <w:numId w:val="36"/>
        </w:numPr>
        <w:tabs>
          <w:tab w:val="left" w:pos="284"/>
        </w:tabs>
        <w:spacing w:line="360" w:lineRule="auto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完成专业英语翻译。</w:t>
      </w:r>
    </w:p>
    <w:p w14:paraId="21EDAE8E" w14:textId="77777777" w:rsidR="00381570" w:rsidRDefault="00381570" w:rsidP="00043D2A">
      <w:pPr>
        <w:pStyle w:val="af1"/>
        <w:numPr>
          <w:ilvl w:val="0"/>
          <w:numId w:val="36"/>
        </w:numPr>
        <w:tabs>
          <w:tab w:val="left" w:pos="284"/>
        </w:tabs>
        <w:spacing w:line="360" w:lineRule="auto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381570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发动机不能起动，选手进行诊断和维修，使发动机起动运行。</w:t>
      </w:r>
    </w:p>
    <w:p w14:paraId="364E3722" w14:textId="2B485C05" w:rsidR="005B45ED" w:rsidRPr="00B240AE" w:rsidRDefault="005B45ED" w:rsidP="00043D2A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发现故障后应向裁判展示，</w:t>
      </w:r>
      <w:r w:rsidR="00347521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并</w:t>
      </w:r>
      <w:r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在电路图上指出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故障位置</w:t>
      </w:r>
      <w:r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，</w:t>
      </w:r>
      <w:r w:rsidR="00347521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根据裁判指示记录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故障</w:t>
      </w:r>
      <w:r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14:paraId="71A5DA02" w14:textId="77777777" w:rsidR="005B45ED" w:rsidRDefault="005B45ED" w:rsidP="00043D2A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只有展示故障、记录故障都正确，选手才能根据裁判的指示修复故障</w:t>
      </w:r>
      <w:r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14:paraId="3D9DC0BE" w14:textId="77777777" w:rsidR="008C543B" w:rsidRPr="008C543B" w:rsidRDefault="008C543B" w:rsidP="00043D2A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8C543B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本模块不可使用诊断仪器。</w:t>
      </w:r>
    </w:p>
    <w:p w14:paraId="375E117D" w14:textId="77777777" w:rsidR="00086651" w:rsidRPr="00043D2A" w:rsidRDefault="00086651" w:rsidP="002E098A">
      <w:pPr>
        <w:spacing w:after="0" w:line="300" w:lineRule="auto"/>
        <w:rPr>
          <w:lang w:eastAsia="zh-CN"/>
        </w:rPr>
      </w:pPr>
    </w:p>
    <w:p w14:paraId="2ED1B165" w14:textId="77777777" w:rsidR="00086651" w:rsidRPr="00F614AC" w:rsidRDefault="00086651" w:rsidP="002E098A">
      <w:pPr>
        <w:spacing w:after="0" w:line="300" w:lineRule="auto"/>
        <w:rPr>
          <w:lang w:eastAsia="zh-CN"/>
        </w:rPr>
      </w:pPr>
    </w:p>
    <w:p w14:paraId="3D8F3706" w14:textId="77777777" w:rsidR="002F3E3B" w:rsidRDefault="002F3E3B">
      <w:pPr>
        <w:spacing w:after="160"/>
        <w:rPr>
          <w:lang w:eastAsia="zh-CN"/>
        </w:rPr>
      </w:pPr>
      <w:r>
        <w:rPr>
          <w:lang w:eastAsia="zh-CN"/>
        </w:rPr>
        <w:br w:type="page"/>
      </w:r>
    </w:p>
    <w:p w14:paraId="3A3EB806" w14:textId="4E33F099" w:rsidR="00DF75C3" w:rsidRPr="002B2923" w:rsidRDefault="00DF75C3" w:rsidP="002B2923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eastAsia="微软雅黑" w:cs="Arial"/>
          <w:b/>
          <w:bCs/>
          <w:caps/>
          <w:color w:val="498FCF"/>
          <w:sz w:val="40"/>
          <w:szCs w:val="40"/>
          <w:lang w:eastAsia="zh-CN"/>
        </w:rPr>
      </w:pPr>
      <w:r w:rsidRPr="002B2923">
        <w:rPr>
          <w:rFonts w:eastAsia="微软雅黑" w:cs="Arial"/>
          <w:b/>
          <w:bCs/>
          <w:caps/>
          <w:color w:val="498FCF"/>
          <w:sz w:val="40"/>
          <w:szCs w:val="40"/>
        </w:rPr>
        <w:lastRenderedPageBreak/>
        <w:t>Competitor REPORT SHEET</w:t>
      </w:r>
      <w:r w:rsidR="006902B0">
        <w:rPr>
          <w:rFonts w:eastAsia="微软雅黑" w:cs="Arial"/>
          <w:b/>
          <w:bCs/>
          <w:caps/>
          <w:color w:val="498FCF"/>
          <w:sz w:val="40"/>
          <w:szCs w:val="40"/>
        </w:rPr>
        <w:t xml:space="preserve"> </w:t>
      </w:r>
      <w:proofErr w:type="spellStart"/>
      <w:r w:rsidRPr="002B2923">
        <w:rPr>
          <w:rFonts w:eastAsia="微软雅黑" w:cs="Arial" w:hint="eastAsia"/>
          <w:b/>
          <w:bCs/>
          <w:caps/>
          <w:color w:val="498FCF"/>
          <w:sz w:val="40"/>
          <w:szCs w:val="40"/>
        </w:rPr>
        <w:t>选手报告单</w:t>
      </w:r>
      <w:proofErr w:type="spellEnd"/>
    </w:p>
    <w:p w14:paraId="714BE78A" w14:textId="64C35E05" w:rsidR="00F602CB" w:rsidRPr="00BC7D6F" w:rsidRDefault="00F602CB" w:rsidP="00F602CB">
      <w:pPr>
        <w:keepNext/>
        <w:keepLines/>
        <w:spacing w:line="240" w:lineRule="auto"/>
        <w:rPr>
          <w:rFonts w:ascii="微软雅黑" w:eastAsia="微软雅黑" w:hAnsi="微软雅黑" w:cs="Arial"/>
          <w:caps/>
          <w:color w:val="000000"/>
          <w:sz w:val="28"/>
          <w:szCs w:val="28"/>
          <w:lang w:eastAsia="zh-CN"/>
        </w:rPr>
      </w:pPr>
      <w:r w:rsidRPr="00BC7D6F">
        <w:rPr>
          <w:rFonts w:ascii="微软雅黑" w:eastAsia="微软雅黑" w:hAnsi="微软雅黑" w:cs="Arial" w:hint="eastAsia"/>
          <w:caps/>
          <w:color w:val="000000"/>
          <w:sz w:val="28"/>
          <w:szCs w:val="28"/>
          <w:lang w:eastAsia="zh-CN"/>
        </w:rPr>
        <w:t>一、故障记录</w:t>
      </w:r>
    </w:p>
    <w:tbl>
      <w:tblPr>
        <w:tblStyle w:val="ae"/>
        <w:tblW w:w="9467" w:type="dxa"/>
        <w:jc w:val="center"/>
        <w:tblLayout w:type="fixed"/>
        <w:tblLook w:val="04A0" w:firstRow="1" w:lastRow="0" w:firstColumn="1" w:lastColumn="0" w:noHBand="0" w:noVBand="1"/>
      </w:tblPr>
      <w:tblGrid>
        <w:gridCol w:w="766"/>
        <w:gridCol w:w="5670"/>
        <w:gridCol w:w="3031"/>
      </w:tblGrid>
      <w:tr w:rsidR="00D27DE7" w:rsidRPr="007D64B3" w14:paraId="6D325060" w14:textId="77777777" w:rsidTr="001253BF">
        <w:trPr>
          <w:trHeight w:val="567"/>
          <w:jc w:val="center"/>
        </w:trPr>
        <w:tc>
          <w:tcPr>
            <w:tcW w:w="766" w:type="dxa"/>
            <w:shd w:val="clear" w:color="auto" w:fill="79D750"/>
            <w:vAlign w:val="center"/>
          </w:tcPr>
          <w:p w14:paraId="47E2892C" w14:textId="77777777" w:rsidR="00D27DE7" w:rsidRPr="007D64B3" w:rsidRDefault="00D27DE7" w:rsidP="00D27DE7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序号</w:t>
            </w:r>
          </w:p>
        </w:tc>
        <w:tc>
          <w:tcPr>
            <w:tcW w:w="5670" w:type="dxa"/>
            <w:shd w:val="clear" w:color="auto" w:fill="79D750"/>
            <w:vAlign w:val="center"/>
          </w:tcPr>
          <w:p w14:paraId="58B54296" w14:textId="7C1A7C91" w:rsidR="00D27DE7" w:rsidRPr="007D64B3" w:rsidRDefault="001253BF" w:rsidP="00D27DE7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故障描述</w:t>
            </w:r>
          </w:p>
        </w:tc>
        <w:tc>
          <w:tcPr>
            <w:tcW w:w="3031" w:type="dxa"/>
            <w:shd w:val="clear" w:color="auto" w:fill="79D750"/>
            <w:vAlign w:val="center"/>
          </w:tcPr>
          <w:p w14:paraId="3CC85A05" w14:textId="0F20848A" w:rsidR="00D27DE7" w:rsidRPr="007D64B3" w:rsidRDefault="001253BF" w:rsidP="00D27DE7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维修记录</w:t>
            </w:r>
          </w:p>
        </w:tc>
      </w:tr>
      <w:tr w:rsidR="00D27DE7" w:rsidRPr="00F14B60" w14:paraId="1BB014FE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3E42558E" w14:textId="77777777" w:rsidR="00D27DE7" w:rsidRPr="00AC48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</w:t>
            </w:r>
          </w:p>
        </w:tc>
        <w:tc>
          <w:tcPr>
            <w:tcW w:w="5670" w:type="dxa"/>
            <w:vAlign w:val="center"/>
          </w:tcPr>
          <w:p w14:paraId="11D90AF8" w14:textId="74B988A5" w:rsidR="00D27DE7" w:rsidRPr="001253BF" w:rsidRDefault="00D27DE7" w:rsidP="005C64AD">
            <w:pPr>
              <w:spacing w:after="0"/>
              <w:jc w:val="both"/>
              <w:rPr>
                <w:rFonts w:ascii="楷体" w:eastAsia="楷体" w:hAnsi="楷体"/>
                <w:color w:val="C00000"/>
                <w:sz w:val="24"/>
                <w:szCs w:val="24"/>
                <w:lang w:eastAsia="zh-CN"/>
              </w:rPr>
            </w:pPr>
            <w:r w:rsidRPr="001253BF">
              <w:rPr>
                <w:rFonts w:ascii="楷体" w:eastAsia="楷体" w:hAnsi="楷体" w:hint="eastAsia"/>
                <w:color w:val="C00000"/>
                <w:sz w:val="24"/>
                <w:szCs w:val="24"/>
                <w:lang w:eastAsia="zh-CN"/>
              </w:rPr>
              <w:t>示例：保</w:t>
            </w:r>
            <w:r w:rsidRPr="001253BF"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险丝</w:t>
            </w:r>
            <w:r w:rsidRPr="001253BF">
              <w:rPr>
                <w:rFonts w:ascii="楷体" w:eastAsia="楷体" w:hAnsi="楷体" w:hint="eastAsia"/>
                <w:color w:val="C00000"/>
                <w:sz w:val="24"/>
                <w:szCs w:val="24"/>
                <w:lang w:eastAsia="zh-CN"/>
              </w:rPr>
              <w:t>SA10</w:t>
            </w:r>
            <w:r w:rsidR="001253BF" w:rsidRPr="001253BF"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熔断</w:t>
            </w:r>
            <w:r w:rsidR="001253BF" w:rsidRPr="001253BF">
              <w:rPr>
                <w:rFonts w:ascii="楷体" w:eastAsia="楷体" w:hAnsi="楷体" w:cs="宋体" w:hint="eastAsia"/>
                <w:color w:val="0000FF"/>
                <w:sz w:val="24"/>
                <w:szCs w:val="24"/>
                <w:lang w:eastAsia="zh-CN"/>
              </w:rPr>
              <w:t>（什么零件出了什么问题）</w:t>
            </w:r>
          </w:p>
        </w:tc>
        <w:tc>
          <w:tcPr>
            <w:tcW w:w="3031" w:type="dxa"/>
            <w:vAlign w:val="center"/>
          </w:tcPr>
          <w:p w14:paraId="4E869287" w14:textId="543F1D30" w:rsidR="00D27DE7" w:rsidRPr="001253BF" w:rsidRDefault="001253BF" w:rsidP="005C64AD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楷体" w:eastAsia="楷体" w:hAnsi="楷体"/>
                <w:color w:val="C00000"/>
                <w:sz w:val="24"/>
                <w:szCs w:val="24"/>
                <w:lang w:eastAsia="zh-CN"/>
              </w:rPr>
            </w:pPr>
            <w:r w:rsidRPr="001253BF"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更换</w:t>
            </w:r>
            <w:r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保险丝</w:t>
            </w:r>
            <w:r w:rsidR="00D27DE7" w:rsidRPr="001253BF">
              <w:rPr>
                <w:rFonts w:ascii="楷体" w:eastAsia="楷体" w:hAnsi="楷体" w:cs="Batang" w:hint="eastAsia"/>
                <w:color w:val="C00000"/>
                <w:sz w:val="24"/>
                <w:szCs w:val="24"/>
                <w:lang w:eastAsia="zh-CN"/>
              </w:rPr>
              <w:t>2</w:t>
            </w:r>
            <w:r w:rsidR="00D27DE7" w:rsidRPr="001253BF">
              <w:rPr>
                <w:rFonts w:ascii="楷体" w:eastAsia="楷体" w:hAnsi="楷体" w:cs="Batang"/>
                <w:color w:val="C00000"/>
                <w:sz w:val="24"/>
                <w:szCs w:val="24"/>
                <w:lang w:eastAsia="zh-CN"/>
              </w:rPr>
              <w:t>0A</w:t>
            </w:r>
            <w:r w:rsidRPr="001253BF">
              <w:rPr>
                <w:rFonts w:ascii="楷体" w:eastAsia="楷体" w:hAnsi="楷体" w:cs="Batang" w:hint="eastAsia"/>
                <w:color w:val="0000FF"/>
                <w:sz w:val="24"/>
                <w:szCs w:val="24"/>
                <w:lang w:eastAsia="zh-CN"/>
              </w:rPr>
              <w:t>（维修方式及必要的参数）</w:t>
            </w:r>
          </w:p>
        </w:tc>
      </w:tr>
      <w:tr w:rsidR="00D27DE7" w:rsidRPr="00F14B60" w14:paraId="29DB6680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4D2226D8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2</w:t>
            </w:r>
          </w:p>
        </w:tc>
        <w:tc>
          <w:tcPr>
            <w:tcW w:w="5670" w:type="dxa"/>
            <w:vAlign w:val="center"/>
          </w:tcPr>
          <w:p w14:paraId="32390CC1" w14:textId="7815573E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51AB0B40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7C88633E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60F80494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3</w:t>
            </w:r>
          </w:p>
        </w:tc>
        <w:tc>
          <w:tcPr>
            <w:tcW w:w="5670" w:type="dxa"/>
            <w:vAlign w:val="center"/>
          </w:tcPr>
          <w:p w14:paraId="25D497EE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67D54A18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56B8988C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17542A47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4</w:t>
            </w:r>
          </w:p>
        </w:tc>
        <w:tc>
          <w:tcPr>
            <w:tcW w:w="5670" w:type="dxa"/>
            <w:vAlign w:val="center"/>
          </w:tcPr>
          <w:p w14:paraId="12E696E0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3336C1E1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1B21220C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02C11B77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5</w:t>
            </w:r>
          </w:p>
        </w:tc>
        <w:tc>
          <w:tcPr>
            <w:tcW w:w="5670" w:type="dxa"/>
            <w:vAlign w:val="center"/>
          </w:tcPr>
          <w:p w14:paraId="45474739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5A8428E1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6123CD39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6123E5D2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6</w:t>
            </w:r>
          </w:p>
        </w:tc>
        <w:tc>
          <w:tcPr>
            <w:tcW w:w="5670" w:type="dxa"/>
            <w:vAlign w:val="center"/>
          </w:tcPr>
          <w:p w14:paraId="3934A3B9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3379C268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7CE629A7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3584DB73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7</w:t>
            </w:r>
          </w:p>
        </w:tc>
        <w:tc>
          <w:tcPr>
            <w:tcW w:w="5670" w:type="dxa"/>
            <w:vAlign w:val="center"/>
          </w:tcPr>
          <w:p w14:paraId="44E39927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6A7746DB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8C40DF0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24D8F3AA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8</w:t>
            </w:r>
          </w:p>
        </w:tc>
        <w:tc>
          <w:tcPr>
            <w:tcW w:w="5670" w:type="dxa"/>
            <w:vAlign w:val="center"/>
          </w:tcPr>
          <w:p w14:paraId="32088E4F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0D484677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707857DA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04576757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9</w:t>
            </w:r>
          </w:p>
        </w:tc>
        <w:tc>
          <w:tcPr>
            <w:tcW w:w="5670" w:type="dxa"/>
            <w:vAlign w:val="center"/>
          </w:tcPr>
          <w:p w14:paraId="28241C18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0C5693FF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19DCE996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53CF4B91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10</w:t>
            </w:r>
          </w:p>
        </w:tc>
        <w:tc>
          <w:tcPr>
            <w:tcW w:w="5670" w:type="dxa"/>
            <w:vAlign w:val="center"/>
          </w:tcPr>
          <w:p w14:paraId="5292DFCD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67A0AB6A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74E4099D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4AF9DE6E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11</w:t>
            </w:r>
          </w:p>
        </w:tc>
        <w:tc>
          <w:tcPr>
            <w:tcW w:w="5670" w:type="dxa"/>
            <w:vAlign w:val="center"/>
          </w:tcPr>
          <w:p w14:paraId="6ED711FA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4BD992DD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12B8BF61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6B51CA5D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12</w:t>
            </w:r>
          </w:p>
        </w:tc>
        <w:tc>
          <w:tcPr>
            <w:tcW w:w="5670" w:type="dxa"/>
            <w:vAlign w:val="center"/>
          </w:tcPr>
          <w:p w14:paraId="3BCD3537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4A7F5A51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3334A18C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54929992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13</w:t>
            </w:r>
          </w:p>
        </w:tc>
        <w:tc>
          <w:tcPr>
            <w:tcW w:w="5670" w:type="dxa"/>
            <w:vAlign w:val="center"/>
          </w:tcPr>
          <w:p w14:paraId="171A4BC3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66D92385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8BB5CBA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052657D9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14</w:t>
            </w:r>
          </w:p>
        </w:tc>
        <w:tc>
          <w:tcPr>
            <w:tcW w:w="5670" w:type="dxa"/>
            <w:vAlign w:val="center"/>
          </w:tcPr>
          <w:p w14:paraId="2B04C719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7156C473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F692244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36E1033E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15</w:t>
            </w:r>
          </w:p>
        </w:tc>
        <w:tc>
          <w:tcPr>
            <w:tcW w:w="5670" w:type="dxa"/>
            <w:vAlign w:val="center"/>
          </w:tcPr>
          <w:p w14:paraId="714639C9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2E23D32D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D2B5853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6F545807" w14:textId="77777777" w:rsidR="00D27DE7" w:rsidRDefault="00ED765B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16</w:t>
            </w:r>
          </w:p>
        </w:tc>
        <w:tc>
          <w:tcPr>
            <w:tcW w:w="5670" w:type="dxa"/>
            <w:vAlign w:val="center"/>
          </w:tcPr>
          <w:p w14:paraId="11C1EFC5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58180958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</w:tbl>
    <w:p w14:paraId="673D7A06" w14:textId="77777777" w:rsidR="00F602CB" w:rsidRPr="001A2FC5" w:rsidRDefault="00F602CB" w:rsidP="00F602CB">
      <w:pPr>
        <w:spacing w:after="0" w:line="640" w:lineRule="exact"/>
        <w:ind w:firstLineChars="2067" w:firstLine="4961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裁判签字：                                     </w:t>
      </w:r>
    </w:p>
    <w:p w14:paraId="696920F0" w14:textId="41F4CA60" w:rsidR="00F602CB" w:rsidRPr="00F602CB" w:rsidRDefault="00F602CB" w:rsidP="00F602CB">
      <w:pPr>
        <w:spacing w:after="0" w:line="640" w:lineRule="exact"/>
        <w:ind w:firstLineChars="2067" w:firstLine="4961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       期：               年   </w:t>
      </w:r>
      <w:r w:rsidR="00B557D2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月   </w:t>
      </w:r>
      <w:r w:rsidR="00B557D2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日</w:t>
      </w:r>
    </w:p>
    <w:p w14:paraId="00D94795" w14:textId="77777777" w:rsidR="00F602CB" w:rsidRPr="00F602CB" w:rsidRDefault="00F602CB" w:rsidP="00EE7311">
      <w:pPr>
        <w:spacing w:after="0" w:line="640" w:lineRule="exact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sectPr w:rsidR="00F602CB" w:rsidRPr="00F602CB" w:rsidSect="00700B40">
      <w:headerReference w:type="default" r:id="rId13"/>
      <w:footerReference w:type="first" r:id="rId14"/>
      <w:pgSz w:w="11906" w:h="16838" w:code="9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C22A5" w14:textId="77777777" w:rsidR="009B4442" w:rsidRDefault="009B4442" w:rsidP="00313492">
      <w:r>
        <w:separator/>
      </w:r>
    </w:p>
    <w:p w14:paraId="7A39EC81" w14:textId="77777777" w:rsidR="009B4442" w:rsidRDefault="009B4442" w:rsidP="00313492"/>
    <w:p w14:paraId="1B330587" w14:textId="77777777" w:rsidR="009B4442" w:rsidRDefault="009B4442"/>
  </w:endnote>
  <w:endnote w:type="continuationSeparator" w:id="0">
    <w:p w14:paraId="1EDCACEF" w14:textId="77777777" w:rsidR="009B4442" w:rsidRDefault="009B4442" w:rsidP="00313492">
      <w:r>
        <w:continuationSeparator/>
      </w:r>
    </w:p>
    <w:p w14:paraId="12E3039A" w14:textId="77777777" w:rsidR="009B4442" w:rsidRDefault="009B4442" w:rsidP="00313492"/>
    <w:p w14:paraId="2A0DD5F5" w14:textId="77777777" w:rsidR="009B4442" w:rsidRDefault="009B44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c.....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e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395"/>
      <w:gridCol w:w="1276"/>
      <w:gridCol w:w="4259"/>
    </w:tblGrid>
    <w:tr w:rsidR="00300343" w:rsidRPr="00893901" w14:paraId="03AF5756" w14:textId="77777777" w:rsidTr="001F6FF1">
      <w:tc>
        <w:tcPr>
          <w:tcW w:w="4395" w:type="dxa"/>
          <w:vAlign w:val="center"/>
          <w:hideMark/>
        </w:tcPr>
        <w:p w14:paraId="04A8C0EA" w14:textId="7F8B8B81" w:rsidR="00300343" w:rsidRPr="00B34163" w:rsidRDefault="00352127" w:rsidP="00052335">
          <w:pPr>
            <w:pStyle w:val="aa"/>
            <w:rPr>
              <w:lang w:val="fr-CA" w:eastAsia="zh-CN"/>
            </w:rPr>
          </w:pPr>
          <w:r w:rsidRPr="00B34163">
            <w:rPr>
              <w:lang w:val="fr-CA"/>
            </w:rPr>
            <w:t>Module</w:t>
          </w:r>
          <w:r w:rsidR="003E44F1">
            <w:rPr>
              <w:rFonts w:hint="eastAsia"/>
              <w:lang w:val="fr-CA" w:eastAsia="zh-CN"/>
            </w:rPr>
            <w:t xml:space="preserve"> </w:t>
          </w:r>
          <w:r w:rsidR="000E4BA4">
            <w:rPr>
              <w:lang w:val="fr-CA" w:eastAsia="zh-CN"/>
            </w:rPr>
            <w:t>A</w:t>
          </w:r>
        </w:p>
      </w:tc>
      <w:tc>
        <w:tcPr>
          <w:tcW w:w="1276" w:type="dxa"/>
          <w:vAlign w:val="center"/>
          <w:hideMark/>
        </w:tcPr>
        <w:p w14:paraId="58FD9245" w14:textId="77777777" w:rsidR="00300343" w:rsidRPr="00893901" w:rsidRDefault="00300343" w:rsidP="00300343">
          <w:pPr>
            <w:pStyle w:val="aa"/>
            <w:jc w:val="center"/>
          </w:pPr>
          <w:r w:rsidRPr="00893901">
            <w:t xml:space="preserve">Version: </w:t>
          </w:r>
          <w:r w:rsidR="006E6918">
            <w:t>1</w:t>
          </w:r>
          <w:r w:rsidR="001F6FF1">
            <w:t>.0</w:t>
          </w:r>
        </w:p>
        <w:p w14:paraId="12E142ED" w14:textId="3C4FB888" w:rsidR="00300343" w:rsidRPr="00893901" w:rsidRDefault="008827AA" w:rsidP="00ED765B">
          <w:pPr>
            <w:pStyle w:val="aa"/>
            <w:jc w:val="center"/>
            <w:rPr>
              <w:lang w:eastAsia="zh-CN"/>
            </w:rPr>
          </w:pPr>
          <w:r>
            <w:t xml:space="preserve">Date: </w:t>
          </w:r>
          <w:r w:rsidR="0095363D">
            <w:t>15</w:t>
          </w:r>
          <w:r w:rsidR="005F52C9">
            <w:rPr>
              <w:lang w:eastAsia="zh-CN"/>
            </w:rPr>
            <w:t>/</w:t>
          </w:r>
          <w:r w:rsidR="00D56AA5">
            <w:rPr>
              <w:lang w:eastAsia="zh-CN"/>
            </w:rPr>
            <w:t>9</w:t>
          </w:r>
          <w:r w:rsidR="005F52C9">
            <w:rPr>
              <w:lang w:eastAsia="zh-CN"/>
            </w:rPr>
            <w:t>/</w:t>
          </w:r>
          <w:r w:rsidR="00987821">
            <w:rPr>
              <w:lang w:eastAsia="zh-CN"/>
            </w:rPr>
            <w:t>2</w:t>
          </w:r>
          <w:r w:rsidR="0095363D">
            <w:rPr>
              <w:lang w:eastAsia="zh-CN"/>
            </w:rPr>
            <w:t>3</w:t>
          </w:r>
        </w:p>
      </w:tc>
      <w:tc>
        <w:tcPr>
          <w:tcW w:w="4259" w:type="dxa"/>
          <w:vAlign w:val="center"/>
          <w:hideMark/>
        </w:tcPr>
        <w:p w14:paraId="66D13A1D" w14:textId="77777777" w:rsidR="00300343" w:rsidRPr="00893901" w:rsidRDefault="00992248" w:rsidP="00300343">
          <w:pPr>
            <w:pStyle w:val="aa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3E44F1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3E44F1">
              <w:rPr>
                <w:noProof/>
              </w:rPr>
              <w:t>3</w:t>
            </w:r>
          </w:fldSimple>
        </w:p>
      </w:tc>
    </w:tr>
  </w:tbl>
  <w:p w14:paraId="78B627D3" w14:textId="77777777" w:rsidR="00300343" w:rsidRDefault="00300343" w:rsidP="003003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94F0" w14:textId="52274611" w:rsidR="00630EB3" w:rsidRPr="00B34163" w:rsidRDefault="00BD124E" w:rsidP="00F729AF">
    <w:pPr>
      <w:pStyle w:val="aa"/>
      <w:rPr>
        <w:sz w:val="16"/>
        <w:szCs w:val="16"/>
        <w:lang w:val="fr-CA"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66432" behindDoc="1" locked="0" layoutInCell="1" allowOverlap="1" wp14:anchorId="1DD910D5" wp14:editId="7CEBB988">
          <wp:simplePos x="0" y="0"/>
          <wp:positionH relativeFrom="page">
            <wp:posOffset>394335</wp:posOffset>
          </wp:positionH>
          <wp:positionV relativeFrom="page">
            <wp:posOffset>9253855</wp:posOffset>
          </wp:positionV>
          <wp:extent cx="1274400" cy="1296000"/>
          <wp:effectExtent l="0" t="0" r="2540" b="0"/>
          <wp:wrapNone/>
          <wp:docPr id="1482797484" name="图片 1482797484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B6B1" w14:textId="77777777" w:rsidR="006E26EF" w:rsidRDefault="006E26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C9D1E" w14:textId="77777777" w:rsidR="009B4442" w:rsidRDefault="009B4442">
      <w:r>
        <w:separator/>
      </w:r>
    </w:p>
  </w:footnote>
  <w:footnote w:type="continuationSeparator" w:id="0">
    <w:p w14:paraId="4E8A39F6" w14:textId="77777777" w:rsidR="009B4442" w:rsidRDefault="009B4442" w:rsidP="00313492">
      <w:r>
        <w:continuationSeparator/>
      </w:r>
    </w:p>
    <w:p w14:paraId="27DE670A" w14:textId="77777777" w:rsidR="009B4442" w:rsidRDefault="009B4442" w:rsidP="00313492"/>
    <w:p w14:paraId="1A23A7DA" w14:textId="77777777" w:rsidR="009B4442" w:rsidRDefault="009B44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337D3" w14:textId="77777777" w:rsidR="006E26EF" w:rsidRDefault="006E26EF" w:rsidP="00313492">
    <w:pPr>
      <w:pStyle w:val="a8"/>
    </w:pPr>
    <w:r w:rsidRPr="00A77E62"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3D9B7918" wp14:editId="108169CF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2070911597" name="图片 20709115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 w:eastAsia="zh-CN"/>
      </w:rPr>
      <w:drawing>
        <wp:anchor distT="0" distB="0" distL="114300" distR="114300" simplePos="0" relativeHeight="251662336" behindDoc="1" locked="0" layoutInCell="1" allowOverlap="1" wp14:anchorId="4FC4E6BE" wp14:editId="4FD4D7DF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1394584523" name="图片 1394584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FD4EC" w14:textId="77777777"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50048" behindDoc="1" locked="0" layoutInCell="1" allowOverlap="1" wp14:anchorId="336A5F7A" wp14:editId="12DDA084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1419317467" name="图片 1419317467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 w:eastAsia="zh-CN"/>
      </w:rPr>
      <w:drawing>
        <wp:anchor distT="0" distB="0" distL="114300" distR="114300" simplePos="0" relativeHeight="251654144" behindDoc="1" locked="0" layoutInCell="1" allowOverlap="1" wp14:anchorId="5B63AF95" wp14:editId="1A53D9D9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2132899333" name="图片 2132899333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9786" w14:textId="77777777" w:rsidR="006E26EF" w:rsidRDefault="00BD124E" w:rsidP="00313492">
    <w:pPr>
      <w:pStyle w:val="a8"/>
      <w:rPr>
        <w:lang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77696" behindDoc="1" locked="0" layoutInCell="1" allowOverlap="1" wp14:anchorId="3BF1C3C3" wp14:editId="44EFEFAC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 w:eastAsia="zh-CN"/>
      </w:rPr>
      <w:drawing>
        <wp:anchor distT="0" distB="0" distL="114300" distR="114300" simplePos="0" relativeHeight="251678720" behindDoc="1" locked="0" layoutInCell="1" allowOverlap="1" wp14:anchorId="43CA7F89" wp14:editId="4A8B93BE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8F0EAE4"/>
    <w:lvl w:ilvl="0">
      <w:numFmt w:val="bullet"/>
      <w:lvlText w:val="*"/>
      <w:lvlJc w:val="left"/>
    </w:lvl>
  </w:abstractNum>
  <w:abstractNum w:abstractNumId="11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847701"/>
    <w:multiLevelType w:val="hybridMultilevel"/>
    <w:tmpl w:val="416C5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77760E"/>
    <w:multiLevelType w:val="hybridMultilevel"/>
    <w:tmpl w:val="9140DB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05464B"/>
    <w:multiLevelType w:val="multilevel"/>
    <w:tmpl w:val="CA8E21E4"/>
    <w:lvl w:ilvl="0">
      <w:start w:val="1"/>
      <w:numFmt w:val="bullet"/>
      <w:pStyle w:val="Table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none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FE7221E"/>
    <w:multiLevelType w:val="hybridMultilevel"/>
    <w:tmpl w:val="1130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25C477D5"/>
    <w:multiLevelType w:val="hybridMultilevel"/>
    <w:tmpl w:val="50FA1DE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150BB0"/>
    <w:multiLevelType w:val="hybridMultilevel"/>
    <w:tmpl w:val="0C765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E90357"/>
    <w:multiLevelType w:val="hybridMultilevel"/>
    <w:tmpl w:val="7A98A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9D558B"/>
    <w:multiLevelType w:val="hybridMultilevel"/>
    <w:tmpl w:val="FCC26896"/>
    <w:lvl w:ilvl="0" w:tplc="BD423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529E9"/>
    <w:multiLevelType w:val="hybridMultilevel"/>
    <w:tmpl w:val="074C2C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AD792E"/>
    <w:multiLevelType w:val="hybridMultilevel"/>
    <w:tmpl w:val="05F617D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264AE6"/>
    <w:multiLevelType w:val="hybridMultilevel"/>
    <w:tmpl w:val="1AF23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345F1E"/>
    <w:multiLevelType w:val="hybridMultilevel"/>
    <w:tmpl w:val="8FC27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D62BB2"/>
    <w:multiLevelType w:val="hybridMultilevel"/>
    <w:tmpl w:val="40DC9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9A6688"/>
    <w:multiLevelType w:val="hybridMultilevel"/>
    <w:tmpl w:val="8A1E1E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0B1D99"/>
    <w:multiLevelType w:val="hybridMultilevel"/>
    <w:tmpl w:val="55DEBB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47F06E3"/>
    <w:multiLevelType w:val="hybridMultilevel"/>
    <w:tmpl w:val="E42888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37610C"/>
    <w:multiLevelType w:val="hybridMultilevel"/>
    <w:tmpl w:val="898E6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761083">
    <w:abstractNumId w:val="9"/>
  </w:num>
  <w:num w:numId="2" w16cid:durableId="194539269">
    <w:abstractNumId w:val="7"/>
  </w:num>
  <w:num w:numId="3" w16cid:durableId="540244866">
    <w:abstractNumId w:val="6"/>
  </w:num>
  <w:num w:numId="4" w16cid:durableId="1815633102">
    <w:abstractNumId w:val="5"/>
  </w:num>
  <w:num w:numId="5" w16cid:durableId="125663957">
    <w:abstractNumId w:val="4"/>
  </w:num>
  <w:num w:numId="6" w16cid:durableId="1998259774">
    <w:abstractNumId w:val="8"/>
  </w:num>
  <w:num w:numId="7" w16cid:durableId="657265884">
    <w:abstractNumId w:val="3"/>
  </w:num>
  <w:num w:numId="8" w16cid:durableId="541286485">
    <w:abstractNumId w:val="2"/>
  </w:num>
  <w:num w:numId="9" w16cid:durableId="1271468987">
    <w:abstractNumId w:val="1"/>
  </w:num>
  <w:num w:numId="10" w16cid:durableId="1217279687">
    <w:abstractNumId w:val="0"/>
  </w:num>
  <w:num w:numId="11" w16cid:durableId="1175074224">
    <w:abstractNumId w:val="25"/>
  </w:num>
  <w:num w:numId="12" w16cid:durableId="1986465025">
    <w:abstractNumId w:val="12"/>
  </w:num>
  <w:num w:numId="13" w16cid:durableId="2121756076">
    <w:abstractNumId w:val="24"/>
  </w:num>
  <w:num w:numId="14" w16cid:durableId="1702053017">
    <w:abstractNumId w:val="12"/>
    <w:lvlOverride w:ilvl="0">
      <w:startOverride w:val="1"/>
    </w:lvlOverride>
  </w:num>
  <w:num w:numId="15" w16cid:durableId="1900557592">
    <w:abstractNumId w:val="19"/>
  </w:num>
  <w:num w:numId="16" w16cid:durableId="1820272072">
    <w:abstractNumId w:val="16"/>
  </w:num>
  <w:num w:numId="17" w16cid:durableId="846099020">
    <w:abstractNumId w:val="11"/>
  </w:num>
  <w:num w:numId="18" w16cid:durableId="329216885">
    <w:abstractNumId w:val="33"/>
  </w:num>
  <w:num w:numId="19" w16cid:durableId="1013727421">
    <w:abstractNumId w:val="17"/>
  </w:num>
  <w:num w:numId="20" w16cid:durableId="845288445">
    <w:abstractNumId w:val="15"/>
  </w:num>
  <w:num w:numId="21" w16cid:durableId="612173203">
    <w:abstractNumId w:val="22"/>
  </w:num>
  <w:num w:numId="22" w16cid:durableId="1088503019">
    <w:abstractNumId w:val="35"/>
  </w:num>
  <w:num w:numId="23" w16cid:durableId="510099113">
    <w:abstractNumId w:val="30"/>
  </w:num>
  <w:num w:numId="24" w16cid:durableId="1091124358">
    <w:abstractNumId w:val="21"/>
  </w:num>
  <w:num w:numId="25" w16cid:durableId="768428948">
    <w:abstractNumId w:val="28"/>
  </w:num>
  <w:num w:numId="26" w16cid:durableId="518466103">
    <w:abstractNumId w:val="20"/>
  </w:num>
  <w:num w:numId="27" w16cid:durableId="1669282233">
    <w:abstractNumId w:val="14"/>
  </w:num>
  <w:num w:numId="28" w16cid:durableId="331177040">
    <w:abstractNumId w:val="19"/>
  </w:num>
  <w:num w:numId="29" w16cid:durableId="525799296">
    <w:abstractNumId w:val="31"/>
  </w:num>
  <w:num w:numId="30" w16cid:durableId="1792287147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 w16cid:durableId="603808241">
    <w:abstractNumId w:val="23"/>
  </w:num>
  <w:num w:numId="32" w16cid:durableId="1660041940">
    <w:abstractNumId w:val="13"/>
  </w:num>
  <w:num w:numId="33" w16cid:durableId="2128699481">
    <w:abstractNumId w:val="29"/>
  </w:num>
  <w:num w:numId="34" w16cid:durableId="1456369241">
    <w:abstractNumId w:val="27"/>
  </w:num>
  <w:num w:numId="35" w16cid:durableId="1556114010">
    <w:abstractNumId w:val="18"/>
  </w:num>
  <w:num w:numId="36" w16cid:durableId="888692488">
    <w:abstractNumId w:val="34"/>
  </w:num>
  <w:num w:numId="37" w16cid:durableId="1955671239">
    <w:abstractNumId w:val="26"/>
  </w:num>
  <w:num w:numId="38" w16cid:durableId="172991122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B30"/>
    <w:rsid w:val="000009CA"/>
    <w:rsid w:val="00000A77"/>
    <w:rsid w:val="00000F70"/>
    <w:rsid w:val="00001C96"/>
    <w:rsid w:val="000032C7"/>
    <w:rsid w:val="000052D7"/>
    <w:rsid w:val="0000542A"/>
    <w:rsid w:val="000056F5"/>
    <w:rsid w:val="00011C82"/>
    <w:rsid w:val="0001226E"/>
    <w:rsid w:val="0001566C"/>
    <w:rsid w:val="00016080"/>
    <w:rsid w:val="00016DCE"/>
    <w:rsid w:val="00017C04"/>
    <w:rsid w:val="00022075"/>
    <w:rsid w:val="00025109"/>
    <w:rsid w:val="0002552D"/>
    <w:rsid w:val="000267A8"/>
    <w:rsid w:val="00027143"/>
    <w:rsid w:val="000272B6"/>
    <w:rsid w:val="00027E8F"/>
    <w:rsid w:val="00031CEA"/>
    <w:rsid w:val="00033459"/>
    <w:rsid w:val="00034EEE"/>
    <w:rsid w:val="0003526B"/>
    <w:rsid w:val="00036555"/>
    <w:rsid w:val="0003658E"/>
    <w:rsid w:val="00036C37"/>
    <w:rsid w:val="0004038D"/>
    <w:rsid w:val="00041D07"/>
    <w:rsid w:val="00042385"/>
    <w:rsid w:val="00043D2A"/>
    <w:rsid w:val="00047DB7"/>
    <w:rsid w:val="00050090"/>
    <w:rsid w:val="00050DCE"/>
    <w:rsid w:val="00052335"/>
    <w:rsid w:val="00052F6D"/>
    <w:rsid w:val="0005310D"/>
    <w:rsid w:val="0005331C"/>
    <w:rsid w:val="00054A28"/>
    <w:rsid w:val="00061C5C"/>
    <w:rsid w:val="000622FA"/>
    <w:rsid w:val="00062325"/>
    <w:rsid w:val="00065392"/>
    <w:rsid w:val="00066641"/>
    <w:rsid w:val="00070255"/>
    <w:rsid w:val="0007029F"/>
    <w:rsid w:val="000730B1"/>
    <w:rsid w:val="00075015"/>
    <w:rsid w:val="00077250"/>
    <w:rsid w:val="00077A5B"/>
    <w:rsid w:val="00081EA9"/>
    <w:rsid w:val="000822F7"/>
    <w:rsid w:val="000823B6"/>
    <w:rsid w:val="00085E20"/>
    <w:rsid w:val="000865AE"/>
    <w:rsid w:val="00086651"/>
    <w:rsid w:val="00086F57"/>
    <w:rsid w:val="0009465A"/>
    <w:rsid w:val="000947ED"/>
    <w:rsid w:val="00094B06"/>
    <w:rsid w:val="00095C97"/>
    <w:rsid w:val="00095CEE"/>
    <w:rsid w:val="000A0197"/>
    <w:rsid w:val="000A0626"/>
    <w:rsid w:val="000A10EE"/>
    <w:rsid w:val="000A29CA"/>
    <w:rsid w:val="000A2D55"/>
    <w:rsid w:val="000A60E8"/>
    <w:rsid w:val="000A6851"/>
    <w:rsid w:val="000A690D"/>
    <w:rsid w:val="000A724D"/>
    <w:rsid w:val="000A78EA"/>
    <w:rsid w:val="000B13B3"/>
    <w:rsid w:val="000B1B3D"/>
    <w:rsid w:val="000B27A6"/>
    <w:rsid w:val="000B43E2"/>
    <w:rsid w:val="000B6CAB"/>
    <w:rsid w:val="000D27CA"/>
    <w:rsid w:val="000D2BCE"/>
    <w:rsid w:val="000D2FAE"/>
    <w:rsid w:val="000D36C4"/>
    <w:rsid w:val="000D5E11"/>
    <w:rsid w:val="000D6CCE"/>
    <w:rsid w:val="000E219D"/>
    <w:rsid w:val="000E4BA4"/>
    <w:rsid w:val="000E74A5"/>
    <w:rsid w:val="000F0489"/>
    <w:rsid w:val="000F0BDE"/>
    <w:rsid w:val="000F0ED3"/>
    <w:rsid w:val="000F12FF"/>
    <w:rsid w:val="000F1CE0"/>
    <w:rsid w:val="000F4A47"/>
    <w:rsid w:val="000F4A5C"/>
    <w:rsid w:val="000F5410"/>
    <w:rsid w:val="000F5B2D"/>
    <w:rsid w:val="0010078B"/>
    <w:rsid w:val="00101213"/>
    <w:rsid w:val="00101874"/>
    <w:rsid w:val="00101DC5"/>
    <w:rsid w:val="00102BE6"/>
    <w:rsid w:val="00105B24"/>
    <w:rsid w:val="001067AD"/>
    <w:rsid w:val="00107F96"/>
    <w:rsid w:val="00111AED"/>
    <w:rsid w:val="001128CC"/>
    <w:rsid w:val="001134BE"/>
    <w:rsid w:val="00113949"/>
    <w:rsid w:val="001155C9"/>
    <w:rsid w:val="00116089"/>
    <w:rsid w:val="00116897"/>
    <w:rsid w:val="00117277"/>
    <w:rsid w:val="001172EF"/>
    <w:rsid w:val="00120AFD"/>
    <w:rsid w:val="00122F03"/>
    <w:rsid w:val="00122FB2"/>
    <w:rsid w:val="00123229"/>
    <w:rsid w:val="00123676"/>
    <w:rsid w:val="00123703"/>
    <w:rsid w:val="00123D75"/>
    <w:rsid w:val="00123E24"/>
    <w:rsid w:val="001253BF"/>
    <w:rsid w:val="0012553C"/>
    <w:rsid w:val="0012781C"/>
    <w:rsid w:val="00130583"/>
    <w:rsid w:val="0013322F"/>
    <w:rsid w:val="00134547"/>
    <w:rsid w:val="0013576F"/>
    <w:rsid w:val="00137D9C"/>
    <w:rsid w:val="00137DE2"/>
    <w:rsid w:val="001404C2"/>
    <w:rsid w:val="00146373"/>
    <w:rsid w:val="00147286"/>
    <w:rsid w:val="0014755B"/>
    <w:rsid w:val="00150C73"/>
    <w:rsid w:val="0015173B"/>
    <w:rsid w:val="00153AE8"/>
    <w:rsid w:val="001559E9"/>
    <w:rsid w:val="00160028"/>
    <w:rsid w:val="00160B81"/>
    <w:rsid w:val="0016218E"/>
    <w:rsid w:val="001622F4"/>
    <w:rsid w:val="001625AC"/>
    <w:rsid w:val="0016353B"/>
    <w:rsid w:val="0016417C"/>
    <w:rsid w:val="00166781"/>
    <w:rsid w:val="001678DC"/>
    <w:rsid w:val="001702F8"/>
    <w:rsid w:val="001718C6"/>
    <w:rsid w:val="00173FF1"/>
    <w:rsid w:val="00175557"/>
    <w:rsid w:val="001757E0"/>
    <w:rsid w:val="0017630C"/>
    <w:rsid w:val="001766CD"/>
    <w:rsid w:val="00182077"/>
    <w:rsid w:val="0018392B"/>
    <w:rsid w:val="00185D07"/>
    <w:rsid w:val="00187068"/>
    <w:rsid w:val="00187A05"/>
    <w:rsid w:val="0019128F"/>
    <w:rsid w:val="00191587"/>
    <w:rsid w:val="00192D2B"/>
    <w:rsid w:val="001938B4"/>
    <w:rsid w:val="00193A91"/>
    <w:rsid w:val="00193D8D"/>
    <w:rsid w:val="0019581E"/>
    <w:rsid w:val="001967EA"/>
    <w:rsid w:val="001A2232"/>
    <w:rsid w:val="001A29BB"/>
    <w:rsid w:val="001A554B"/>
    <w:rsid w:val="001A6190"/>
    <w:rsid w:val="001B017F"/>
    <w:rsid w:val="001B0E1F"/>
    <w:rsid w:val="001B2A33"/>
    <w:rsid w:val="001B46C1"/>
    <w:rsid w:val="001B50DE"/>
    <w:rsid w:val="001B7446"/>
    <w:rsid w:val="001C1998"/>
    <w:rsid w:val="001C2B30"/>
    <w:rsid w:val="001C4122"/>
    <w:rsid w:val="001C4647"/>
    <w:rsid w:val="001C4B53"/>
    <w:rsid w:val="001C5F88"/>
    <w:rsid w:val="001C7A94"/>
    <w:rsid w:val="001D1343"/>
    <w:rsid w:val="001D171D"/>
    <w:rsid w:val="001D5451"/>
    <w:rsid w:val="001D61B1"/>
    <w:rsid w:val="001E07E8"/>
    <w:rsid w:val="001E0AC9"/>
    <w:rsid w:val="001E0C02"/>
    <w:rsid w:val="001E4FDC"/>
    <w:rsid w:val="001E750A"/>
    <w:rsid w:val="001F0821"/>
    <w:rsid w:val="001F0EB1"/>
    <w:rsid w:val="001F1535"/>
    <w:rsid w:val="001F1718"/>
    <w:rsid w:val="001F6FF1"/>
    <w:rsid w:val="00201DAD"/>
    <w:rsid w:val="0020352C"/>
    <w:rsid w:val="00204E10"/>
    <w:rsid w:val="002073A4"/>
    <w:rsid w:val="00207EC7"/>
    <w:rsid w:val="00210DB0"/>
    <w:rsid w:val="00210EF3"/>
    <w:rsid w:val="00211492"/>
    <w:rsid w:val="00212F26"/>
    <w:rsid w:val="00213FDD"/>
    <w:rsid w:val="002153DE"/>
    <w:rsid w:val="00215E18"/>
    <w:rsid w:val="00220727"/>
    <w:rsid w:val="00220758"/>
    <w:rsid w:val="00224D40"/>
    <w:rsid w:val="0023001D"/>
    <w:rsid w:val="0023209F"/>
    <w:rsid w:val="00234807"/>
    <w:rsid w:val="00236027"/>
    <w:rsid w:val="00237E08"/>
    <w:rsid w:val="00240288"/>
    <w:rsid w:val="0024037F"/>
    <w:rsid w:val="00242C96"/>
    <w:rsid w:val="00244BF0"/>
    <w:rsid w:val="00244C30"/>
    <w:rsid w:val="00246D24"/>
    <w:rsid w:val="002551B6"/>
    <w:rsid w:val="00255388"/>
    <w:rsid w:val="0025660C"/>
    <w:rsid w:val="002618B1"/>
    <w:rsid w:val="002625F9"/>
    <w:rsid w:val="00262F17"/>
    <w:rsid w:val="00264082"/>
    <w:rsid w:val="00264847"/>
    <w:rsid w:val="00265DD2"/>
    <w:rsid w:val="00266D3E"/>
    <w:rsid w:val="00267D7C"/>
    <w:rsid w:val="002712A2"/>
    <w:rsid w:val="0027354B"/>
    <w:rsid w:val="0027398D"/>
    <w:rsid w:val="002757ED"/>
    <w:rsid w:val="0027629C"/>
    <w:rsid w:val="00276B3F"/>
    <w:rsid w:val="00277475"/>
    <w:rsid w:val="002859F9"/>
    <w:rsid w:val="00292713"/>
    <w:rsid w:val="002964ED"/>
    <w:rsid w:val="002A1B54"/>
    <w:rsid w:val="002A3A74"/>
    <w:rsid w:val="002A4B30"/>
    <w:rsid w:val="002B00C9"/>
    <w:rsid w:val="002B1320"/>
    <w:rsid w:val="002B2923"/>
    <w:rsid w:val="002B2D50"/>
    <w:rsid w:val="002B2E2A"/>
    <w:rsid w:val="002B310D"/>
    <w:rsid w:val="002B567C"/>
    <w:rsid w:val="002B6205"/>
    <w:rsid w:val="002B772B"/>
    <w:rsid w:val="002B7848"/>
    <w:rsid w:val="002C149B"/>
    <w:rsid w:val="002C176B"/>
    <w:rsid w:val="002C5D88"/>
    <w:rsid w:val="002C6715"/>
    <w:rsid w:val="002C7B6A"/>
    <w:rsid w:val="002D2E0E"/>
    <w:rsid w:val="002D2F76"/>
    <w:rsid w:val="002D3DBD"/>
    <w:rsid w:val="002D457F"/>
    <w:rsid w:val="002D6985"/>
    <w:rsid w:val="002E098A"/>
    <w:rsid w:val="002E2E4D"/>
    <w:rsid w:val="002E3708"/>
    <w:rsid w:val="002E3CBC"/>
    <w:rsid w:val="002E4238"/>
    <w:rsid w:val="002E4842"/>
    <w:rsid w:val="002E48EF"/>
    <w:rsid w:val="002E49A6"/>
    <w:rsid w:val="002E5C4E"/>
    <w:rsid w:val="002E6918"/>
    <w:rsid w:val="002E79DC"/>
    <w:rsid w:val="002F1233"/>
    <w:rsid w:val="002F1257"/>
    <w:rsid w:val="002F31A6"/>
    <w:rsid w:val="002F3E3B"/>
    <w:rsid w:val="002F4B4F"/>
    <w:rsid w:val="002F772F"/>
    <w:rsid w:val="003002A3"/>
    <w:rsid w:val="003002A7"/>
    <w:rsid w:val="00300343"/>
    <w:rsid w:val="00301C1C"/>
    <w:rsid w:val="00302336"/>
    <w:rsid w:val="00303879"/>
    <w:rsid w:val="00310D95"/>
    <w:rsid w:val="00312540"/>
    <w:rsid w:val="003133A3"/>
    <w:rsid w:val="00313492"/>
    <w:rsid w:val="003147E8"/>
    <w:rsid w:val="003163D7"/>
    <w:rsid w:val="00316963"/>
    <w:rsid w:val="0031790F"/>
    <w:rsid w:val="00320ECF"/>
    <w:rsid w:val="0032135D"/>
    <w:rsid w:val="003214B3"/>
    <w:rsid w:val="00324667"/>
    <w:rsid w:val="00326341"/>
    <w:rsid w:val="0033013A"/>
    <w:rsid w:val="00331DEF"/>
    <w:rsid w:val="00331EEE"/>
    <w:rsid w:val="00332314"/>
    <w:rsid w:val="003339B6"/>
    <w:rsid w:val="003343FA"/>
    <w:rsid w:val="00336548"/>
    <w:rsid w:val="00336894"/>
    <w:rsid w:val="00337865"/>
    <w:rsid w:val="00337F7C"/>
    <w:rsid w:val="00340C21"/>
    <w:rsid w:val="00341D8F"/>
    <w:rsid w:val="00343271"/>
    <w:rsid w:val="00344D5D"/>
    <w:rsid w:val="00347521"/>
    <w:rsid w:val="00347778"/>
    <w:rsid w:val="00352127"/>
    <w:rsid w:val="003525B6"/>
    <w:rsid w:val="00353C90"/>
    <w:rsid w:val="003541EB"/>
    <w:rsid w:val="00354297"/>
    <w:rsid w:val="00363918"/>
    <w:rsid w:val="003641C7"/>
    <w:rsid w:val="00367B58"/>
    <w:rsid w:val="00370420"/>
    <w:rsid w:val="00370D17"/>
    <w:rsid w:val="0037208B"/>
    <w:rsid w:val="003722FA"/>
    <w:rsid w:val="003723B5"/>
    <w:rsid w:val="00372899"/>
    <w:rsid w:val="0037545E"/>
    <w:rsid w:val="003757DF"/>
    <w:rsid w:val="00377A1A"/>
    <w:rsid w:val="0038099A"/>
    <w:rsid w:val="00380F9A"/>
    <w:rsid w:val="00381570"/>
    <w:rsid w:val="00381853"/>
    <w:rsid w:val="00381B19"/>
    <w:rsid w:val="0038292A"/>
    <w:rsid w:val="00384E2F"/>
    <w:rsid w:val="0038552C"/>
    <w:rsid w:val="003859EB"/>
    <w:rsid w:val="0038649E"/>
    <w:rsid w:val="00387179"/>
    <w:rsid w:val="0039249C"/>
    <w:rsid w:val="0039632C"/>
    <w:rsid w:val="00396FD2"/>
    <w:rsid w:val="003A01D2"/>
    <w:rsid w:val="003A1F0E"/>
    <w:rsid w:val="003A2211"/>
    <w:rsid w:val="003A3137"/>
    <w:rsid w:val="003A34F0"/>
    <w:rsid w:val="003A72F8"/>
    <w:rsid w:val="003B00AC"/>
    <w:rsid w:val="003B419F"/>
    <w:rsid w:val="003B4F33"/>
    <w:rsid w:val="003B6650"/>
    <w:rsid w:val="003B6D8F"/>
    <w:rsid w:val="003B7447"/>
    <w:rsid w:val="003C05FC"/>
    <w:rsid w:val="003C11C9"/>
    <w:rsid w:val="003C2520"/>
    <w:rsid w:val="003C296E"/>
    <w:rsid w:val="003C3361"/>
    <w:rsid w:val="003C4A3D"/>
    <w:rsid w:val="003C6CE1"/>
    <w:rsid w:val="003C7004"/>
    <w:rsid w:val="003D124D"/>
    <w:rsid w:val="003D36FE"/>
    <w:rsid w:val="003D3F51"/>
    <w:rsid w:val="003D3F52"/>
    <w:rsid w:val="003D455D"/>
    <w:rsid w:val="003D56A0"/>
    <w:rsid w:val="003E0721"/>
    <w:rsid w:val="003E231B"/>
    <w:rsid w:val="003E44F1"/>
    <w:rsid w:val="003E4639"/>
    <w:rsid w:val="003E49AF"/>
    <w:rsid w:val="003E4B7F"/>
    <w:rsid w:val="003E5524"/>
    <w:rsid w:val="003E57E5"/>
    <w:rsid w:val="003F14F2"/>
    <w:rsid w:val="003F24DC"/>
    <w:rsid w:val="003F2E96"/>
    <w:rsid w:val="003F5DC8"/>
    <w:rsid w:val="003F5EBB"/>
    <w:rsid w:val="003F7EA5"/>
    <w:rsid w:val="004009FD"/>
    <w:rsid w:val="00410159"/>
    <w:rsid w:val="004107BE"/>
    <w:rsid w:val="00410895"/>
    <w:rsid w:val="00413188"/>
    <w:rsid w:val="00413800"/>
    <w:rsid w:val="00414214"/>
    <w:rsid w:val="004147EA"/>
    <w:rsid w:val="00414E4C"/>
    <w:rsid w:val="004153C4"/>
    <w:rsid w:val="0041602D"/>
    <w:rsid w:val="004165AB"/>
    <w:rsid w:val="00417FA0"/>
    <w:rsid w:val="00420E4B"/>
    <w:rsid w:val="00426836"/>
    <w:rsid w:val="004268D8"/>
    <w:rsid w:val="004273DF"/>
    <w:rsid w:val="00427F54"/>
    <w:rsid w:val="00430E82"/>
    <w:rsid w:val="00431B24"/>
    <w:rsid w:val="00432A7F"/>
    <w:rsid w:val="00434B32"/>
    <w:rsid w:val="00437D1F"/>
    <w:rsid w:val="00441851"/>
    <w:rsid w:val="00443706"/>
    <w:rsid w:val="0044445A"/>
    <w:rsid w:val="004449E0"/>
    <w:rsid w:val="00447E13"/>
    <w:rsid w:val="00451544"/>
    <w:rsid w:val="00452C66"/>
    <w:rsid w:val="00454ED7"/>
    <w:rsid w:val="004605D7"/>
    <w:rsid w:val="0046098A"/>
    <w:rsid w:val="0046163F"/>
    <w:rsid w:val="00462CB3"/>
    <w:rsid w:val="00463376"/>
    <w:rsid w:val="004643EA"/>
    <w:rsid w:val="004665C9"/>
    <w:rsid w:val="00466779"/>
    <w:rsid w:val="00467989"/>
    <w:rsid w:val="00467DA2"/>
    <w:rsid w:val="004702D6"/>
    <w:rsid w:val="00470DFB"/>
    <w:rsid w:val="00471633"/>
    <w:rsid w:val="00471ECA"/>
    <w:rsid w:val="00472818"/>
    <w:rsid w:val="00475669"/>
    <w:rsid w:val="0047642E"/>
    <w:rsid w:val="004816C5"/>
    <w:rsid w:val="00481CAB"/>
    <w:rsid w:val="004826F3"/>
    <w:rsid w:val="00482829"/>
    <w:rsid w:val="0048442F"/>
    <w:rsid w:val="0048444B"/>
    <w:rsid w:val="004872B7"/>
    <w:rsid w:val="00490111"/>
    <w:rsid w:val="004910A4"/>
    <w:rsid w:val="00493399"/>
    <w:rsid w:val="00493424"/>
    <w:rsid w:val="0049389A"/>
    <w:rsid w:val="004961BB"/>
    <w:rsid w:val="004966C8"/>
    <w:rsid w:val="004978E0"/>
    <w:rsid w:val="004A01C2"/>
    <w:rsid w:val="004A056C"/>
    <w:rsid w:val="004A1857"/>
    <w:rsid w:val="004A45B3"/>
    <w:rsid w:val="004A6718"/>
    <w:rsid w:val="004B1B70"/>
    <w:rsid w:val="004B1FBD"/>
    <w:rsid w:val="004B24A4"/>
    <w:rsid w:val="004B3A97"/>
    <w:rsid w:val="004B6102"/>
    <w:rsid w:val="004B6219"/>
    <w:rsid w:val="004B638E"/>
    <w:rsid w:val="004B6860"/>
    <w:rsid w:val="004B6D7F"/>
    <w:rsid w:val="004C6226"/>
    <w:rsid w:val="004C77A7"/>
    <w:rsid w:val="004D194A"/>
    <w:rsid w:val="004D198A"/>
    <w:rsid w:val="004D3337"/>
    <w:rsid w:val="004D7C2F"/>
    <w:rsid w:val="004E0C32"/>
    <w:rsid w:val="004E1094"/>
    <w:rsid w:val="004E35FC"/>
    <w:rsid w:val="004E4AA2"/>
    <w:rsid w:val="004E63CD"/>
    <w:rsid w:val="004E6486"/>
    <w:rsid w:val="004E6A88"/>
    <w:rsid w:val="004E6D0F"/>
    <w:rsid w:val="004E7F3C"/>
    <w:rsid w:val="004F390C"/>
    <w:rsid w:val="004F4744"/>
    <w:rsid w:val="005023F0"/>
    <w:rsid w:val="005065B1"/>
    <w:rsid w:val="00507129"/>
    <w:rsid w:val="00507DB7"/>
    <w:rsid w:val="0051160D"/>
    <w:rsid w:val="005140B3"/>
    <w:rsid w:val="0051467E"/>
    <w:rsid w:val="00514E4F"/>
    <w:rsid w:val="00515460"/>
    <w:rsid w:val="0051761D"/>
    <w:rsid w:val="00522A62"/>
    <w:rsid w:val="005241B3"/>
    <w:rsid w:val="005241D9"/>
    <w:rsid w:val="005249E0"/>
    <w:rsid w:val="005261C6"/>
    <w:rsid w:val="00526ABE"/>
    <w:rsid w:val="005275F6"/>
    <w:rsid w:val="00530041"/>
    <w:rsid w:val="00532910"/>
    <w:rsid w:val="00534113"/>
    <w:rsid w:val="00534791"/>
    <w:rsid w:val="00535EA5"/>
    <w:rsid w:val="00536D58"/>
    <w:rsid w:val="00537F03"/>
    <w:rsid w:val="00540ECE"/>
    <w:rsid w:val="005415A9"/>
    <w:rsid w:val="00545CD7"/>
    <w:rsid w:val="00546081"/>
    <w:rsid w:val="00547C51"/>
    <w:rsid w:val="0055047D"/>
    <w:rsid w:val="00550723"/>
    <w:rsid w:val="00553861"/>
    <w:rsid w:val="00557B8C"/>
    <w:rsid w:val="00562A4C"/>
    <w:rsid w:val="00565935"/>
    <w:rsid w:val="0056650B"/>
    <w:rsid w:val="00566FAF"/>
    <w:rsid w:val="005675F7"/>
    <w:rsid w:val="0056761C"/>
    <w:rsid w:val="00567785"/>
    <w:rsid w:val="00570B67"/>
    <w:rsid w:val="005732BF"/>
    <w:rsid w:val="0057373C"/>
    <w:rsid w:val="00573B09"/>
    <w:rsid w:val="00574758"/>
    <w:rsid w:val="00575611"/>
    <w:rsid w:val="00576164"/>
    <w:rsid w:val="00580878"/>
    <w:rsid w:val="00582354"/>
    <w:rsid w:val="00583047"/>
    <w:rsid w:val="00583DCE"/>
    <w:rsid w:val="00584467"/>
    <w:rsid w:val="00584822"/>
    <w:rsid w:val="00585EB4"/>
    <w:rsid w:val="00586527"/>
    <w:rsid w:val="00586D82"/>
    <w:rsid w:val="00591219"/>
    <w:rsid w:val="00593A56"/>
    <w:rsid w:val="00593E3F"/>
    <w:rsid w:val="005959E5"/>
    <w:rsid w:val="005A10FB"/>
    <w:rsid w:val="005A5BB7"/>
    <w:rsid w:val="005A5D12"/>
    <w:rsid w:val="005A71B9"/>
    <w:rsid w:val="005A75E9"/>
    <w:rsid w:val="005A7752"/>
    <w:rsid w:val="005B0446"/>
    <w:rsid w:val="005B1842"/>
    <w:rsid w:val="005B2481"/>
    <w:rsid w:val="005B2B08"/>
    <w:rsid w:val="005B41B9"/>
    <w:rsid w:val="005B45ED"/>
    <w:rsid w:val="005C0D49"/>
    <w:rsid w:val="005C1F3D"/>
    <w:rsid w:val="005C30D2"/>
    <w:rsid w:val="005D00E1"/>
    <w:rsid w:val="005D0554"/>
    <w:rsid w:val="005D6240"/>
    <w:rsid w:val="005D668A"/>
    <w:rsid w:val="005D7192"/>
    <w:rsid w:val="005D74B2"/>
    <w:rsid w:val="005E69BF"/>
    <w:rsid w:val="005E7FB0"/>
    <w:rsid w:val="005F01CC"/>
    <w:rsid w:val="005F030A"/>
    <w:rsid w:val="005F044A"/>
    <w:rsid w:val="005F20AB"/>
    <w:rsid w:val="005F22FD"/>
    <w:rsid w:val="005F4473"/>
    <w:rsid w:val="005F52C9"/>
    <w:rsid w:val="005F6145"/>
    <w:rsid w:val="005F7018"/>
    <w:rsid w:val="00600550"/>
    <w:rsid w:val="006018DD"/>
    <w:rsid w:val="006022BB"/>
    <w:rsid w:val="006023B5"/>
    <w:rsid w:val="00604105"/>
    <w:rsid w:val="00605252"/>
    <w:rsid w:val="00606323"/>
    <w:rsid w:val="0061240A"/>
    <w:rsid w:val="0061316F"/>
    <w:rsid w:val="00613C67"/>
    <w:rsid w:val="006141C4"/>
    <w:rsid w:val="00617FC6"/>
    <w:rsid w:val="00621B6F"/>
    <w:rsid w:val="00621C0A"/>
    <w:rsid w:val="00623743"/>
    <w:rsid w:val="006243E4"/>
    <w:rsid w:val="00625916"/>
    <w:rsid w:val="00627C3A"/>
    <w:rsid w:val="00630EB3"/>
    <w:rsid w:val="00631121"/>
    <w:rsid w:val="00631B5A"/>
    <w:rsid w:val="006341D5"/>
    <w:rsid w:val="006349C2"/>
    <w:rsid w:val="0063679F"/>
    <w:rsid w:val="00636901"/>
    <w:rsid w:val="006369CB"/>
    <w:rsid w:val="00642E84"/>
    <w:rsid w:val="00643C04"/>
    <w:rsid w:val="006454BC"/>
    <w:rsid w:val="00646EB5"/>
    <w:rsid w:val="00651444"/>
    <w:rsid w:val="00652F22"/>
    <w:rsid w:val="00653424"/>
    <w:rsid w:val="00655CCA"/>
    <w:rsid w:val="006566DF"/>
    <w:rsid w:val="00657950"/>
    <w:rsid w:val="00660784"/>
    <w:rsid w:val="00662407"/>
    <w:rsid w:val="00663BF6"/>
    <w:rsid w:val="006705BD"/>
    <w:rsid w:val="00673AA4"/>
    <w:rsid w:val="006746AA"/>
    <w:rsid w:val="0067558B"/>
    <w:rsid w:val="00675B99"/>
    <w:rsid w:val="00675C64"/>
    <w:rsid w:val="0067632F"/>
    <w:rsid w:val="00676E64"/>
    <w:rsid w:val="006770E5"/>
    <w:rsid w:val="00677A9A"/>
    <w:rsid w:val="00682A90"/>
    <w:rsid w:val="00684A05"/>
    <w:rsid w:val="0068532E"/>
    <w:rsid w:val="00686535"/>
    <w:rsid w:val="0068739B"/>
    <w:rsid w:val="00690259"/>
    <w:rsid w:val="006902B0"/>
    <w:rsid w:val="00691016"/>
    <w:rsid w:val="00691B1C"/>
    <w:rsid w:val="00692934"/>
    <w:rsid w:val="00692D20"/>
    <w:rsid w:val="00693C41"/>
    <w:rsid w:val="00694802"/>
    <w:rsid w:val="00694FB3"/>
    <w:rsid w:val="006A18AF"/>
    <w:rsid w:val="006A2D5E"/>
    <w:rsid w:val="006A3685"/>
    <w:rsid w:val="006A70D0"/>
    <w:rsid w:val="006B3A07"/>
    <w:rsid w:val="006B4AC2"/>
    <w:rsid w:val="006B600D"/>
    <w:rsid w:val="006B793A"/>
    <w:rsid w:val="006B7ACC"/>
    <w:rsid w:val="006B7B9F"/>
    <w:rsid w:val="006C0148"/>
    <w:rsid w:val="006C2680"/>
    <w:rsid w:val="006C2AD3"/>
    <w:rsid w:val="006C46E7"/>
    <w:rsid w:val="006C5674"/>
    <w:rsid w:val="006C75BD"/>
    <w:rsid w:val="006C771F"/>
    <w:rsid w:val="006C7A49"/>
    <w:rsid w:val="006C7EE7"/>
    <w:rsid w:val="006D184D"/>
    <w:rsid w:val="006D33B6"/>
    <w:rsid w:val="006D5E74"/>
    <w:rsid w:val="006D698A"/>
    <w:rsid w:val="006D6C70"/>
    <w:rsid w:val="006D71FB"/>
    <w:rsid w:val="006E08BC"/>
    <w:rsid w:val="006E1DCE"/>
    <w:rsid w:val="006E26EF"/>
    <w:rsid w:val="006E6176"/>
    <w:rsid w:val="006E6918"/>
    <w:rsid w:val="006E741D"/>
    <w:rsid w:val="006F350D"/>
    <w:rsid w:val="006F3DA4"/>
    <w:rsid w:val="006F5565"/>
    <w:rsid w:val="006F73F6"/>
    <w:rsid w:val="006F7AFD"/>
    <w:rsid w:val="00700B40"/>
    <w:rsid w:val="00703B8F"/>
    <w:rsid w:val="00704948"/>
    <w:rsid w:val="00707E27"/>
    <w:rsid w:val="00711434"/>
    <w:rsid w:val="00711BB4"/>
    <w:rsid w:val="007123DA"/>
    <w:rsid w:val="0071492C"/>
    <w:rsid w:val="00717189"/>
    <w:rsid w:val="007224E0"/>
    <w:rsid w:val="0072402B"/>
    <w:rsid w:val="0072470B"/>
    <w:rsid w:val="0072694D"/>
    <w:rsid w:val="00726A66"/>
    <w:rsid w:val="00731F1C"/>
    <w:rsid w:val="007340A7"/>
    <w:rsid w:val="00734436"/>
    <w:rsid w:val="00734E5A"/>
    <w:rsid w:val="007351E2"/>
    <w:rsid w:val="00736709"/>
    <w:rsid w:val="00740131"/>
    <w:rsid w:val="007407AA"/>
    <w:rsid w:val="0074113C"/>
    <w:rsid w:val="00742184"/>
    <w:rsid w:val="007422DE"/>
    <w:rsid w:val="00742CAD"/>
    <w:rsid w:val="00746B8F"/>
    <w:rsid w:val="00746ED8"/>
    <w:rsid w:val="00747CCC"/>
    <w:rsid w:val="00750E17"/>
    <w:rsid w:val="007514DD"/>
    <w:rsid w:val="00752BC1"/>
    <w:rsid w:val="007540FA"/>
    <w:rsid w:val="00755E2A"/>
    <w:rsid w:val="007569D4"/>
    <w:rsid w:val="00757143"/>
    <w:rsid w:val="007604D7"/>
    <w:rsid w:val="00760A16"/>
    <w:rsid w:val="00762A07"/>
    <w:rsid w:val="00763A28"/>
    <w:rsid w:val="00766129"/>
    <w:rsid w:val="007725FD"/>
    <w:rsid w:val="00773BFD"/>
    <w:rsid w:val="00775CF8"/>
    <w:rsid w:val="00775D0B"/>
    <w:rsid w:val="00775DEB"/>
    <w:rsid w:val="007766E6"/>
    <w:rsid w:val="00777F3B"/>
    <w:rsid w:val="00780B43"/>
    <w:rsid w:val="00780EEE"/>
    <w:rsid w:val="00783374"/>
    <w:rsid w:val="00783E2D"/>
    <w:rsid w:val="007845CA"/>
    <w:rsid w:val="007909FC"/>
    <w:rsid w:val="00791C72"/>
    <w:rsid w:val="007922F8"/>
    <w:rsid w:val="007935B9"/>
    <w:rsid w:val="0079471E"/>
    <w:rsid w:val="007A4A99"/>
    <w:rsid w:val="007A4C1D"/>
    <w:rsid w:val="007A65C6"/>
    <w:rsid w:val="007A72C8"/>
    <w:rsid w:val="007B53BA"/>
    <w:rsid w:val="007B74A1"/>
    <w:rsid w:val="007C04F7"/>
    <w:rsid w:val="007C0A63"/>
    <w:rsid w:val="007C1262"/>
    <w:rsid w:val="007C4BB2"/>
    <w:rsid w:val="007C5127"/>
    <w:rsid w:val="007C709C"/>
    <w:rsid w:val="007C7E09"/>
    <w:rsid w:val="007D03A4"/>
    <w:rsid w:val="007D22B9"/>
    <w:rsid w:val="007D2512"/>
    <w:rsid w:val="007D2F68"/>
    <w:rsid w:val="007D52F7"/>
    <w:rsid w:val="007D6149"/>
    <w:rsid w:val="007D6BCB"/>
    <w:rsid w:val="007D7F59"/>
    <w:rsid w:val="007E1FDD"/>
    <w:rsid w:val="007E6280"/>
    <w:rsid w:val="007F03F2"/>
    <w:rsid w:val="007F1251"/>
    <w:rsid w:val="007F212B"/>
    <w:rsid w:val="007F4A48"/>
    <w:rsid w:val="007F6308"/>
    <w:rsid w:val="008006BD"/>
    <w:rsid w:val="00810E12"/>
    <w:rsid w:val="00811FE5"/>
    <w:rsid w:val="00814867"/>
    <w:rsid w:val="008162A6"/>
    <w:rsid w:val="00820FDE"/>
    <w:rsid w:val="00821CE5"/>
    <w:rsid w:val="008231AA"/>
    <w:rsid w:val="008238EB"/>
    <w:rsid w:val="0082410A"/>
    <w:rsid w:val="008267BF"/>
    <w:rsid w:val="00831927"/>
    <w:rsid w:val="00835E58"/>
    <w:rsid w:val="008362E2"/>
    <w:rsid w:val="0083636C"/>
    <w:rsid w:val="008365F8"/>
    <w:rsid w:val="00837CD5"/>
    <w:rsid w:val="008429C5"/>
    <w:rsid w:val="00844070"/>
    <w:rsid w:val="0084468A"/>
    <w:rsid w:val="008463DF"/>
    <w:rsid w:val="008511AD"/>
    <w:rsid w:val="008539D4"/>
    <w:rsid w:val="00853A38"/>
    <w:rsid w:val="008542B4"/>
    <w:rsid w:val="008553FE"/>
    <w:rsid w:val="008560A7"/>
    <w:rsid w:val="0085634F"/>
    <w:rsid w:val="0086045F"/>
    <w:rsid w:val="00860EF0"/>
    <w:rsid w:val="00860FE2"/>
    <w:rsid w:val="00861CC2"/>
    <w:rsid w:val="00862829"/>
    <w:rsid w:val="00864248"/>
    <w:rsid w:val="008654F1"/>
    <w:rsid w:val="00872AFD"/>
    <w:rsid w:val="00875182"/>
    <w:rsid w:val="00875772"/>
    <w:rsid w:val="00875A80"/>
    <w:rsid w:val="00875BC0"/>
    <w:rsid w:val="00876FD6"/>
    <w:rsid w:val="00880446"/>
    <w:rsid w:val="0088045F"/>
    <w:rsid w:val="008807F3"/>
    <w:rsid w:val="00881DAD"/>
    <w:rsid w:val="008827AA"/>
    <w:rsid w:val="008865EC"/>
    <w:rsid w:val="00886730"/>
    <w:rsid w:val="00887D98"/>
    <w:rsid w:val="00890A14"/>
    <w:rsid w:val="00891D08"/>
    <w:rsid w:val="008934DB"/>
    <w:rsid w:val="00894ADA"/>
    <w:rsid w:val="00895AC1"/>
    <w:rsid w:val="00896DCB"/>
    <w:rsid w:val="00897875"/>
    <w:rsid w:val="008A3942"/>
    <w:rsid w:val="008A4D52"/>
    <w:rsid w:val="008B0236"/>
    <w:rsid w:val="008B416A"/>
    <w:rsid w:val="008B56F9"/>
    <w:rsid w:val="008C2607"/>
    <w:rsid w:val="008C39AE"/>
    <w:rsid w:val="008C4164"/>
    <w:rsid w:val="008C4338"/>
    <w:rsid w:val="008C4711"/>
    <w:rsid w:val="008C543B"/>
    <w:rsid w:val="008C5F3F"/>
    <w:rsid w:val="008C6391"/>
    <w:rsid w:val="008C7150"/>
    <w:rsid w:val="008D0279"/>
    <w:rsid w:val="008D06B0"/>
    <w:rsid w:val="008D13FB"/>
    <w:rsid w:val="008D2270"/>
    <w:rsid w:val="008D5EF3"/>
    <w:rsid w:val="008E052E"/>
    <w:rsid w:val="008E1D70"/>
    <w:rsid w:val="008E1E14"/>
    <w:rsid w:val="008E2571"/>
    <w:rsid w:val="008E28E5"/>
    <w:rsid w:val="008E3B57"/>
    <w:rsid w:val="008E6817"/>
    <w:rsid w:val="008E75C3"/>
    <w:rsid w:val="008F0618"/>
    <w:rsid w:val="008F0A74"/>
    <w:rsid w:val="008F2AFF"/>
    <w:rsid w:val="008F3613"/>
    <w:rsid w:val="008F3930"/>
    <w:rsid w:val="008F42A4"/>
    <w:rsid w:val="008F4779"/>
    <w:rsid w:val="008F5470"/>
    <w:rsid w:val="008F5CF8"/>
    <w:rsid w:val="008F5EDF"/>
    <w:rsid w:val="0090482D"/>
    <w:rsid w:val="0090488C"/>
    <w:rsid w:val="00905B7D"/>
    <w:rsid w:val="009100BD"/>
    <w:rsid w:val="009137C1"/>
    <w:rsid w:val="0091775E"/>
    <w:rsid w:val="00920D79"/>
    <w:rsid w:val="0092112F"/>
    <w:rsid w:val="00922F0C"/>
    <w:rsid w:val="00926575"/>
    <w:rsid w:val="00927C6A"/>
    <w:rsid w:val="0093098B"/>
    <w:rsid w:val="00935943"/>
    <w:rsid w:val="009410F2"/>
    <w:rsid w:val="009412D0"/>
    <w:rsid w:val="009422CF"/>
    <w:rsid w:val="00944518"/>
    <w:rsid w:val="00945B03"/>
    <w:rsid w:val="00950469"/>
    <w:rsid w:val="00950CA4"/>
    <w:rsid w:val="00951146"/>
    <w:rsid w:val="0095363D"/>
    <w:rsid w:val="009547D9"/>
    <w:rsid w:val="00954AC2"/>
    <w:rsid w:val="0095701D"/>
    <w:rsid w:val="009601F8"/>
    <w:rsid w:val="0096090B"/>
    <w:rsid w:val="0096117F"/>
    <w:rsid w:val="009614CD"/>
    <w:rsid w:val="00962354"/>
    <w:rsid w:val="00962648"/>
    <w:rsid w:val="00964294"/>
    <w:rsid w:val="0096570A"/>
    <w:rsid w:val="009659E5"/>
    <w:rsid w:val="00966523"/>
    <w:rsid w:val="0096673C"/>
    <w:rsid w:val="009704A4"/>
    <w:rsid w:val="009707B3"/>
    <w:rsid w:val="0097226C"/>
    <w:rsid w:val="0097281C"/>
    <w:rsid w:val="009738EA"/>
    <w:rsid w:val="00974FEF"/>
    <w:rsid w:val="009761DE"/>
    <w:rsid w:val="00980103"/>
    <w:rsid w:val="00982121"/>
    <w:rsid w:val="0098297B"/>
    <w:rsid w:val="00983B50"/>
    <w:rsid w:val="00983B6A"/>
    <w:rsid w:val="00984F58"/>
    <w:rsid w:val="00987821"/>
    <w:rsid w:val="00987A98"/>
    <w:rsid w:val="00987A9F"/>
    <w:rsid w:val="0099020B"/>
    <w:rsid w:val="00991694"/>
    <w:rsid w:val="00992248"/>
    <w:rsid w:val="009925D1"/>
    <w:rsid w:val="00994D00"/>
    <w:rsid w:val="00996E81"/>
    <w:rsid w:val="009A11A5"/>
    <w:rsid w:val="009A59CE"/>
    <w:rsid w:val="009B06DD"/>
    <w:rsid w:val="009B0FF5"/>
    <w:rsid w:val="009B1BB2"/>
    <w:rsid w:val="009B26CB"/>
    <w:rsid w:val="009B28E1"/>
    <w:rsid w:val="009B4442"/>
    <w:rsid w:val="009B5FC6"/>
    <w:rsid w:val="009B65BA"/>
    <w:rsid w:val="009B7D55"/>
    <w:rsid w:val="009C6874"/>
    <w:rsid w:val="009C69E4"/>
    <w:rsid w:val="009C7375"/>
    <w:rsid w:val="009D0643"/>
    <w:rsid w:val="009D2281"/>
    <w:rsid w:val="009D27D7"/>
    <w:rsid w:val="009D29DC"/>
    <w:rsid w:val="009D2F2B"/>
    <w:rsid w:val="009D322D"/>
    <w:rsid w:val="009D48F7"/>
    <w:rsid w:val="009D4CB7"/>
    <w:rsid w:val="009D7BB5"/>
    <w:rsid w:val="009E0C47"/>
    <w:rsid w:val="009E32F6"/>
    <w:rsid w:val="009E33FA"/>
    <w:rsid w:val="009E58C8"/>
    <w:rsid w:val="009F4347"/>
    <w:rsid w:val="009F520D"/>
    <w:rsid w:val="009F7DC3"/>
    <w:rsid w:val="00A004A0"/>
    <w:rsid w:val="00A05605"/>
    <w:rsid w:val="00A063A5"/>
    <w:rsid w:val="00A07068"/>
    <w:rsid w:val="00A104FE"/>
    <w:rsid w:val="00A118C6"/>
    <w:rsid w:val="00A11DB0"/>
    <w:rsid w:val="00A13119"/>
    <w:rsid w:val="00A15DE1"/>
    <w:rsid w:val="00A17524"/>
    <w:rsid w:val="00A17F1E"/>
    <w:rsid w:val="00A208A0"/>
    <w:rsid w:val="00A2184D"/>
    <w:rsid w:val="00A229C2"/>
    <w:rsid w:val="00A22DF7"/>
    <w:rsid w:val="00A248A3"/>
    <w:rsid w:val="00A258F3"/>
    <w:rsid w:val="00A25EC9"/>
    <w:rsid w:val="00A312E6"/>
    <w:rsid w:val="00A31D5C"/>
    <w:rsid w:val="00A34AC8"/>
    <w:rsid w:val="00A35DAB"/>
    <w:rsid w:val="00A37255"/>
    <w:rsid w:val="00A3748B"/>
    <w:rsid w:val="00A41112"/>
    <w:rsid w:val="00A41241"/>
    <w:rsid w:val="00A42C06"/>
    <w:rsid w:val="00A45634"/>
    <w:rsid w:val="00A46D46"/>
    <w:rsid w:val="00A47314"/>
    <w:rsid w:val="00A50DFC"/>
    <w:rsid w:val="00A5179B"/>
    <w:rsid w:val="00A5250C"/>
    <w:rsid w:val="00A52924"/>
    <w:rsid w:val="00A53349"/>
    <w:rsid w:val="00A557D7"/>
    <w:rsid w:val="00A5713C"/>
    <w:rsid w:val="00A571FE"/>
    <w:rsid w:val="00A646F8"/>
    <w:rsid w:val="00A70CD5"/>
    <w:rsid w:val="00A71A25"/>
    <w:rsid w:val="00A73092"/>
    <w:rsid w:val="00A75D3D"/>
    <w:rsid w:val="00A769AB"/>
    <w:rsid w:val="00A76B79"/>
    <w:rsid w:val="00A7731E"/>
    <w:rsid w:val="00A77E62"/>
    <w:rsid w:val="00A80207"/>
    <w:rsid w:val="00A8042C"/>
    <w:rsid w:val="00A80B24"/>
    <w:rsid w:val="00A80C09"/>
    <w:rsid w:val="00A81149"/>
    <w:rsid w:val="00A817A5"/>
    <w:rsid w:val="00A8328E"/>
    <w:rsid w:val="00A83837"/>
    <w:rsid w:val="00A872BB"/>
    <w:rsid w:val="00A877DB"/>
    <w:rsid w:val="00A904B2"/>
    <w:rsid w:val="00A90D73"/>
    <w:rsid w:val="00A9255D"/>
    <w:rsid w:val="00A93C24"/>
    <w:rsid w:val="00A94F44"/>
    <w:rsid w:val="00A95C1D"/>
    <w:rsid w:val="00A96AFC"/>
    <w:rsid w:val="00A97C15"/>
    <w:rsid w:val="00AA1B1C"/>
    <w:rsid w:val="00AA1EAC"/>
    <w:rsid w:val="00AA2164"/>
    <w:rsid w:val="00AA286B"/>
    <w:rsid w:val="00AA39CD"/>
    <w:rsid w:val="00AA3D8D"/>
    <w:rsid w:val="00AA516D"/>
    <w:rsid w:val="00AA51AE"/>
    <w:rsid w:val="00AA6048"/>
    <w:rsid w:val="00AA606A"/>
    <w:rsid w:val="00AB0348"/>
    <w:rsid w:val="00AB0F11"/>
    <w:rsid w:val="00AB112B"/>
    <w:rsid w:val="00AB1B6C"/>
    <w:rsid w:val="00AB1F40"/>
    <w:rsid w:val="00AB6384"/>
    <w:rsid w:val="00AC1A58"/>
    <w:rsid w:val="00AC22DA"/>
    <w:rsid w:val="00AC234D"/>
    <w:rsid w:val="00AC410E"/>
    <w:rsid w:val="00AC47F5"/>
    <w:rsid w:val="00AC4C7E"/>
    <w:rsid w:val="00AC5C47"/>
    <w:rsid w:val="00AC6504"/>
    <w:rsid w:val="00AC6F10"/>
    <w:rsid w:val="00AC7192"/>
    <w:rsid w:val="00AC777D"/>
    <w:rsid w:val="00AD001F"/>
    <w:rsid w:val="00AD16FC"/>
    <w:rsid w:val="00AD4BEC"/>
    <w:rsid w:val="00AD55AC"/>
    <w:rsid w:val="00AD5EAB"/>
    <w:rsid w:val="00AD6299"/>
    <w:rsid w:val="00AD6F7C"/>
    <w:rsid w:val="00AD7426"/>
    <w:rsid w:val="00AE17C9"/>
    <w:rsid w:val="00AE276B"/>
    <w:rsid w:val="00AE3F39"/>
    <w:rsid w:val="00AE5BAE"/>
    <w:rsid w:val="00AE5E44"/>
    <w:rsid w:val="00AE647E"/>
    <w:rsid w:val="00AF01C9"/>
    <w:rsid w:val="00AF1F7B"/>
    <w:rsid w:val="00AF2A9C"/>
    <w:rsid w:val="00AF50CF"/>
    <w:rsid w:val="00AF5EEC"/>
    <w:rsid w:val="00AF79AD"/>
    <w:rsid w:val="00B019EC"/>
    <w:rsid w:val="00B05798"/>
    <w:rsid w:val="00B06149"/>
    <w:rsid w:val="00B10E35"/>
    <w:rsid w:val="00B110D0"/>
    <w:rsid w:val="00B11358"/>
    <w:rsid w:val="00B171DC"/>
    <w:rsid w:val="00B1756B"/>
    <w:rsid w:val="00B21C2A"/>
    <w:rsid w:val="00B239C7"/>
    <w:rsid w:val="00B240AE"/>
    <w:rsid w:val="00B26242"/>
    <w:rsid w:val="00B26844"/>
    <w:rsid w:val="00B30598"/>
    <w:rsid w:val="00B30E3F"/>
    <w:rsid w:val="00B31182"/>
    <w:rsid w:val="00B31EFF"/>
    <w:rsid w:val="00B3318C"/>
    <w:rsid w:val="00B34163"/>
    <w:rsid w:val="00B36596"/>
    <w:rsid w:val="00B37FD6"/>
    <w:rsid w:val="00B40AE0"/>
    <w:rsid w:val="00B424E0"/>
    <w:rsid w:val="00B42720"/>
    <w:rsid w:val="00B43717"/>
    <w:rsid w:val="00B44C00"/>
    <w:rsid w:val="00B4527A"/>
    <w:rsid w:val="00B46BCB"/>
    <w:rsid w:val="00B501AC"/>
    <w:rsid w:val="00B5167A"/>
    <w:rsid w:val="00B53279"/>
    <w:rsid w:val="00B557D2"/>
    <w:rsid w:val="00B60323"/>
    <w:rsid w:val="00B60747"/>
    <w:rsid w:val="00B61FF5"/>
    <w:rsid w:val="00B64F03"/>
    <w:rsid w:val="00B6537C"/>
    <w:rsid w:val="00B665F0"/>
    <w:rsid w:val="00B66830"/>
    <w:rsid w:val="00B7307F"/>
    <w:rsid w:val="00B82151"/>
    <w:rsid w:val="00B82E67"/>
    <w:rsid w:val="00B8569D"/>
    <w:rsid w:val="00B90171"/>
    <w:rsid w:val="00B915A6"/>
    <w:rsid w:val="00B931C6"/>
    <w:rsid w:val="00B979A8"/>
    <w:rsid w:val="00BA3072"/>
    <w:rsid w:val="00BA430C"/>
    <w:rsid w:val="00BA5A72"/>
    <w:rsid w:val="00BB0C38"/>
    <w:rsid w:val="00BB29EC"/>
    <w:rsid w:val="00BB32B3"/>
    <w:rsid w:val="00BB69FA"/>
    <w:rsid w:val="00BC0326"/>
    <w:rsid w:val="00BC0A44"/>
    <w:rsid w:val="00BC2A5F"/>
    <w:rsid w:val="00BC3A62"/>
    <w:rsid w:val="00BC4E71"/>
    <w:rsid w:val="00BC578B"/>
    <w:rsid w:val="00BC5D86"/>
    <w:rsid w:val="00BC7C41"/>
    <w:rsid w:val="00BD124E"/>
    <w:rsid w:val="00BD1778"/>
    <w:rsid w:val="00BD1A48"/>
    <w:rsid w:val="00BD1F33"/>
    <w:rsid w:val="00BD213D"/>
    <w:rsid w:val="00BD28D4"/>
    <w:rsid w:val="00BD4C02"/>
    <w:rsid w:val="00BD6302"/>
    <w:rsid w:val="00BD72B4"/>
    <w:rsid w:val="00BE0F9E"/>
    <w:rsid w:val="00BE165D"/>
    <w:rsid w:val="00BE1A28"/>
    <w:rsid w:val="00BE2AFB"/>
    <w:rsid w:val="00BE38BE"/>
    <w:rsid w:val="00BE3BAD"/>
    <w:rsid w:val="00BE3BB8"/>
    <w:rsid w:val="00BE4D1D"/>
    <w:rsid w:val="00BE57EF"/>
    <w:rsid w:val="00BE7D97"/>
    <w:rsid w:val="00BF0F29"/>
    <w:rsid w:val="00BF4BD8"/>
    <w:rsid w:val="00BF4D5B"/>
    <w:rsid w:val="00BF684C"/>
    <w:rsid w:val="00C01C3B"/>
    <w:rsid w:val="00C02010"/>
    <w:rsid w:val="00C02610"/>
    <w:rsid w:val="00C02A82"/>
    <w:rsid w:val="00C03CC4"/>
    <w:rsid w:val="00C0493A"/>
    <w:rsid w:val="00C05494"/>
    <w:rsid w:val="00C06691"/>
    <w:rsid w:val="00C073DB"/>
    <w:rsid w:val="00C13A27"/>
    <w:rsid w:val="00C14E08"/>
    <w:rsid w:val="00C15733"/>
    <w:rsid w:val="00C201F5"/>
    <w:rsid w:val="00C20282"/>
    <w:rsid w:val="00C219AB"/>
    <w:rsid w:val="00C22A60"/>
    <w:rsid w:val="00C2375A"/>
    <w:rsid w:val="00C26CBC"/>
    <w:rsid w:val="00C26EFF"/>
    <w:rsid w:val="00C30ED0"/>
    <w:rsid w:val="00C33C03"/>
    <w:rsid w:val="00C40FAC"/>
    <w:rsid w:val="00C415C8"/>
    <w:rsid w:val="00C42955"/>
    <w:rsid w:val="00C4435F"/>
    <w:rsid w:val="00C45A26"/>
    <w:rsid w:val="00C46BF1"/>
    <w:rsid w:val="00C46E4A"/>
    <w:rsid w:val="00C47C3D"/>
    <w:rsid w:val="00C51B73"/>
    <w:rsid w:val="00C5452A"/>
    <w:rsid w:val="00C60C4A"/>
    <w:rsid w:val="00C61C1F"/>
    <w:rsid w:val="00C62008"/>
    <w:rsid w:val="00C63595"/>
    <w:rsid w:val="00C63659"/>
    <w:rsid w:val="00C63B5A"/>
    <w:rsid w:val="00C63E5E"/>
    <w:rsid w:val="00C6570C"/>
    <w:rsid w:val="00C65C44"/>
    <w:rsid w:val="00C67C5D"/>
    <w:rsid w:val="00C719B4"/>
    <w:rsid w:val="00C72229"/>
    <w:rsid w:val="00C75119"/>
    <w:rsid w:val="00C7599D"/>
    <w:rsid w:val="00C76C47"/>
    <w:rsid w:val="00C777CC"/>
    <w:rsid w:val="00C7789C"/>
    <w:rsid w:val="00C77D08"/>
    <w:rsid w:val="00C80044"/>
    <w:rsid w:val="00C818EC"/>
    <w:rsid w:val="00C81D66"/>
    <w:rsid w:val="00C833F8"/>
    <w:rsid w:val="00C84376"/>
    <w:rsid w:val="00C856E3"/>
    <w:rsid w:val="00C863D6"/>
    <w:rsid w:val="00C87005"/>
    <w:rsid w:val="00C90125"/>
    <w:rsid w:val="00C90737"/>
    <w:rsid w:val="00C92367"/>
    <w:rsid w:val="00C9265A"/>
    <w:rsid w:val="00C960BD"/>
    <w:rsid w:val="00C967EC"/>
    <w:rsid w:val="00C972FA"/>
    <w:rsid w:val="00CA2A59"/>
    <w:rsid w:val="00CA336A"/>
    <w:rsid w:val="00CA640D"/>
    <w:rsid w:val="00CA7046"/>
    <w:rsid w:val="00CA7314"/>
    <w:rsid w:val="00CA7E14"/>
    <w:rsid w:val="00CB1040"/>
    <w:rsid w:val="00CB2407"/>
    <w:rsid w:val="00CB3324"/>
    <w:rsid w:val="00CB3B75"/>
    <w:rsid w:val="00CB74EA"/>
    <w:rsid w:val="00CC445D"/>
    <w:rsid w:val="00CC44DA"/>
    <w:rsid w:val="00CC4A98"/>
    <w:rsid w:val="00CC5597"/>
    <w:rsid w:val="00CD0B2B"/>
    <w:rsid w:val="00CD254F"/>
    <w:rsid w:val="00CD3200"/>
    <w:rsid w:val="00CD3B4E"/>
    <w:rsid w:val="00CD5BD2"/>
    <w:rsid w:val="00CD75DA"/>
    <w:rsid w:val="00CE1BF5"/>
    <w:rsid w:val="00CE218A"/>
    <w:rsid w:val="00CE505A"/>
    <w:rsid w:val="00CF18C3"/>
    <w:rsid w:val="00D00B07"/>
    <w:rsid w:val="00D00C13"/>
    <w:rsid w:val="00D014B4"/>
    <w:rsid w:val="00D0173A"/>
    <w:rsid w:val="00D04318"/>
    <w:rsid w:val="00D04BE0"/>
    <w:rsid w:val="00D05DF4"/>
    <w:rsid w:val="00D061C8"/>
    <w:rsid w:val="00D072AA"/>
    <w:rsid w:val="00D103A2"/>
    <w:rsid w:val="00D12685"/>
    <w:rsid w:val="00D12CA9"/>
    <w:rsid w:val="00D13DD8"/>
    <w:rsid w:val="00D151DF"/>
    <w:rsid w:val="00D15653"/>
    <w:rsid w:val="00D15ABE"/>
    <w:rsid w:val="00D17984"/>
    <w:rsid w:val="00D17CEE"/>
    <w:rsid w:val="00D20317"/>
    <w:rsid w:val="00D2260E"/>
    <w:rsid w:val="00D22F0A"/>
    <w:rsid w:val="00D2614B"/>
    <w:rsid w:val="00D2631B"/>
    <w:rsid w:val="00D26B67"/>
    <w:rsid w:val="00D26C62"/>
    <w:rsid w:val="00D27222"/>
    <w:rsid w:val="00D27344"/>
    <w:rsid w:val="00D27DE7"/>
    <w:rsid w:val="00D31B05"/>
    <w:rsid w:val="00D32ECD"/>
    <w:rsid w:val="00D3319B"/>
    <w:rsid w:val="00D333DE"/>
    <w:rsid w:val="00D33989"/>
    <w:rsid w:val="00D34462"/>
    <w:rsid w:val="00D34D59"/>
    <w:rsid w:val="00D36481"/>
    <w:rsid w:val="00D3701D"/>
    <w:rsid w:val="00D37684"/>
    <w:rsid w:val="00D40605"/>
    <w:rsid w:val="00D40774"/>
    <w:rsid w:val="00D41914"/>
    <w:rsid w:val="00D42599"/>
    <w:rsid w:val="00D4268D"/>
    <w:rsid w:val="00D45C4C"/>
    <w:rsid w:val="00D51FC9"/>
    <w:rsid w:val="00D52C8A"/>
    <w:rsid w:val="00D54520"/>
    <w:rsid w:val="00D54FC5"/>
    <w:rsid w:val="00D56AA5"/>
    <w:rsid w:val="00D575A5"/>
    <w:rsid w:val="00D57E6F"/>
    <w:rsid w:val="00D623F6"/>
    <w:rsid w:val="00D639A3"/>
    <w:rsid w:val="00D65ED5"/>
    <w:rsid w:val="00D70EBE"/>
    <w:rsid w:val="00D72B57"/>
    <w:rsid w:val="00D7491E"/>
    <w:rsid w:val="00D762B2"/>
    <w:rsid w:val="00D767F8"/>
    <w:rsid w:val="00D76B1C"/>
    <w:rsid w:val="00D80DD5"/>
    <w:rsid w:val="00D81E24"/>
    <w:rsid w:val="00D85940"/>
    <w:rsid w:val="00D85D23"/>
    <w:rsid w:val="00D86837"/>
    <w:rsid w:val="00D93873"/>
    <w:rsid w:val="00D94219"/>
    <w:rsid w:val="00D942F9"/>
    <w:rsid w:val="00D94454"/>
    <w:rsid w:val="00D95B02"/>
    <w:rsid w:val="00D96730"/>
    <w:rsid w:val="00DA19EA"/>
    <w:rsid w:val="00DA2814"/>
    <w:rsid w:val="00DA2E85"/>
    <w:rsid w:val="00DA3452"/>
    <w:rsid w:val="00DA3AEB"/>
    <w:rsid w:val="00DA3F51"/>
    <w:rsid w:val="00DA5B01"/>
    <w:rsid w:val="00DA6016"/>
    <w:rsid w:val="00DA6581"/>
    <w:rsid w:val="00DA68E9"/>
    <w:rsid w:val="00DA6E0B"/>
    <w:rsid w:val="00DB0205"/>
    <w:rsid w:val="00DB0700"/>
    <w:rsid w:val="00DB119F"/>
    <w:rsid w:val="00DB3A63"/>
    <w:rsid w:val="00DB41B9"/>
    <w:rsid w:val="00DB525B"/>
    <w:rsid w:val="00DB6DC1"/>
    <w:rsid w:val="00DB7195"/>
    <w:rsid w:val="00DB72FA"/>
    <w:rsid w:val="00DC0529"/>
    <w:rsid w:val="00DC0ACF"/>
    <w:rsid w:val="00DC1D1C"/>
    <w:rsid w:val="00DC1D2D"/>
    <w:rsid w:val="00DC51E3"/>
    <w:rsid w:val="00DC616A"/>
    <w:rsid w:val="00DC6F5A"/>
    <w:rsid w:val="00DC7326"/>
    <w:rsid w:val="00DC7E59"/>
    <w:rsid w:val="00DD01CE"/>
    <w:rsid w:val="00DD2270"/>
    <w:rsid w:val="00DD60C9"/>
    <w:rsid w:val="00DD68ED"/>
    <w:rsid w:val="00DD6A60"/>
    <w:rsid w:val="00DD6DC1"/>
    <w:rsid w:val="00DD74DB"/>
    <w:rsid w:val="00DD7757"/>
    <w:rsid w:val="00DE0020"/>
    <w:rsid w:val="00DE6989"/>
    <w:rsid w:val="00DE69DC"/>
    <w:rsid w:val="00DF13AC"/>
    <w:rsid w:val="00DF1990"/>
    <w:rsid w:val="00DF25B9"/>
    <w:rsid w:val="00DF4492"/>
    <w:rsid w:val="00DF5691"/>
    <w:rsid w:val="00DF5E03"/>
    <w:rsid w:val="00DF6007"/>
    <w:rsid w:val="00DF634B"/>
    <w:rsid w:val="00DF6FF4"/>
    <w:rsid w:val="00DF75C3"/>
    <w:rsid w:val="00DF7DA6"/>
    <w:rsid w:val="00E0142E"/>
    <w:rsid w:val="00E01525"/>
    <w:rsid w:val="00E01B20"/>
    <w:rsid w:val="00E040BD"/>
    <w:rsid w:val="00E043DB"/>
    <w:rsid w:val="00E04E99"/>
    <w:rsid w:val="00E050CB"/>
    <w:rsid w:val="00E062A7"/>
    <w:rsid w:val="00E103AC"/>
    <w:rsid w:val="00E10A5E"/>
    <w:rsid w:val="00E14BD9"/>
    <w:rsid w:val="00E17951"/>
    <w:rsid w:val="00E17A19"/>
    <w:rsid w:val="00E235FF"/>
    <w:rsid w:val="00E26733"/>
    <w:rsid w:val="00E27F4B"/>
    <w:rsid w:val="00E30E9F"/>
    <w:rsid w:val="00E355A4"/>
    <w:rsid w:val="00E36DB6"/>
    <w:rsid w:val="00E413E4"/>
    <w:rsid w:val="00E41EAB"/>
    <w:rsid w:val="00E45F94"/>
    <w:rsid w:val="00E473EE"/>
    <w:rsid w:val="00E47D40"/>
    <w:rsid w:val="00E5123A"/>
    <w:rsid w:val="00E52923"/>
    <w:rsid w:val="00E5318F"/>
    <w:rsid w:val="00E5597B"/>
    <w:rsid w:val="00E56B9E"/>
    <w:rsid w:val="00E57884"/>
    <w:rsid w:val="00E57D14"/>
    <w:rsid w:val="00E60117"/>
    <w:rsid w:val="00E60E19"/>
    <w:rsid w:val="00E61DF1"/>
    <w:rsid w:val="00E6463C"/>
    <w:rsid w:val="00E6523E"/>
    <w:rsid w:val="00E70916"/>
    <w:rsid w:val="00E713B6"/>
    <w:rsid w:val="00E72291"/>
    <w:rsid w:val="00E73A12"/>
    <w:rsid w:val="00E73F06"/>
    <w:rsid w:val="00E75A3B"/>
    <w:rsid w:val="00E765FE"/>
    <w:rsid w:val="00E77227"/>
    <w:rsid w:val="00E8073A"/>
    <w:rsid w:val="00E8236A"/>
    <w:rsid w:val="00E824DC"/>
    <w:rsid w:val="00E83CD0"/>
    <w:rsid w:val="00E84666"/>
    <w:rsid w:val="00E84E44"/>
    <w:rsid w:val="00E85482"/>
    <w:rsid w:val="00E85D1C"/>
    <w:rsid w:val="00E86AB3"/>
    <w:rsid w:val="00E8707C"/>
    <w:rsid w:val="00E87D6B"/>
    <w:rsid w:val="00E90FF5"/>
    <w:rsid w:val="00E93B19"/>
    <w:rsid w:val="00EA1C08"/>
    <w:rsid w:val="00EA240B"/>
    <w:rsid w:val="00EA4029"/>
    <w:rsid w:val="00EA4A87"/>
    <w:rsid w:val="00EA60CC"/>
    <w:rsid w:val="00EA68A9"/>
    <w:rsid w:val="00EA68D9"/>
    <w:rsid w:val="00EA6F11"/>
    <w:rsid w:val="00EB126C"/>
    <w:rsid w:val="00EB318B"/>
    <w:rsid w:val="00EB32BA"/>
    <w:rsid w:val="00EB3A1F"/>
    <w:rsid w:val="00EB3F65"/>
    <w:rsid w:val="00EB4964"/>
    <w:rsid w:val="00EB56B5"/>
    <w:rsid w:val="00EB6C03"/>
    <w:rsid w:val="00EB6E74"/>
    <w:rsid w:val="00EB7F3F"/>
    <w:rsid w:val="00EC0D59"/>
    <w:rsid w:val="00EC2320"/>
    <w:rsid w:val="00EC234D"/>
    <w:rsid w:val="00EC6BB1"/>
    <w:rsid w:val="00EC7B6F"/>
    <w:rsid w:val="00ED2FC0"/>
    <w:rsid w:val="00ED33F3"/>
    <w:rsid w:val="00ED44DE"/>
    <w:rsid w:val="00ED459D"/>
    <w:rsid w:val="00ED4E02"/>
    <w:rsid w:val="00ED536B"/>
    <w:rsid w:val="00ED7155"/>
    <w:rsid w:val="00ED765B"/>
    <w:rsid w:val="00EE023A"/>
    <w:rsid w:val="00EE20DD"/>
    <w:rsid w:val="00EE20DE"/>
    <w:rsid w:val="00EE2CBA"/>
    <w:rsid w:val="00EE30FC"/>
    <w:rsid w:val="00EE31F1"/>
    <w:rsid w:val="00EE3223"/>
    <w:rsid w:val="00EE36E5"/>
    <w:rsid w:val="00EE4453"/>
    <w:rsid w:val="00EE6593"/>
    <w:rsid w:val="00EE65A4"/>
    <w:rsid w:val="00EE6E45"/>
    <w:rsid w:val="00EE7311"/>
    <w:rsid w:val="00EE7C1B"/>
    <w:rsid w:val="00EF11CC"/>
    <w:rsid w:val="00EF444D"/>
    <w:rsid w:val="00EF4B1B"/>
    <w:rsid w:val="00EF546B"/>
    <w:rsid w:val="00EF659E"/>
    <w:rsid w:val="00EF6E85"/>
    <w:rsid w:val="00F0109D"/>
    <w:rsid w:val="00F022AE"/>
    <w:rsid w:val="00F02BEC"/>
    <w:rsid w:val="00F02D83"/>
    <w:rsid w:val="00F03B18"/>
    <w:rsid w:val="00F0671E"/>
    <w:rsid w:val="00F06DDF"/>
    <w:rsid w:val="00F07215"/>
    <w:rsid w:val="00F151D2"/>
    <w:rsid w:val="00F17FAC"/>
    <w:rsid w:val="00F21829"/>
    <w:rsid w:val="00F2333F"/>
    <w:rsid w:val="00F2416F"/>
    <w:rsid w:val="00F252FF"/>
    <w:rsid w:val="00F267C7"/>
    <w:rsid w:val="00F31863"/>
    <w:rsid w:val="00F32770"/>
    <w:rsid w:val="00F32F56"/>
    <w:rsid w:val="00F3396B"/>
    <w:rsid w:val="00F341ED"/>
    <w:rsid w:val="00F37300"/>
    <w:rsid w:val="00F40826"/>
    <w:rsid w:val="00F41A39"/>
    <w:rsid w:val="00F41E2E"/>
    <w:rsid w:val="00F4251E"/>
    <w:rsid w:val="00F42D7A"/>
    <w:rsid w:val="00F434DB"/>
    <w:rsid w:val="00F438AC"/>
    <w:rsid w:val="00F45864"/>
    <w:rsid w:val="00F50880"/>
    <w:rsid w:val="00F56267"/>
    <w:rsid w:val="00F57618"/>
    <w:rsid w:val="00F60038"/>
    <w:rsid w:val="00F602CB"/>
    <w:rsid w:val="00F60A5F"/>
    <w:rsid w:val="00F614AC"/>
    <w:rsid w:val="00F65618"/>
    <w:rsid w:val="00F65D64"/>
    <w:rsid w:val="00F669F7"/>
    <w:rsid w:val="00F67628"/>
    <w:rsid w:val="00F70023"/>
    <w:rsid w:val="00F700F2"/>
    <w:rsid w:val="00F711A7"/>
    <w:rsid w:val="00F729AF"/>
    <w:rsid w:val="00F72C28"/>
    <w:rsid w:val="00F748AA"/>
    <w:rsid w:val="00F75045"/>
    <w:rsid w:val="00F75CAF"/>
    <w:rsid w:val="00F77FDA"/>
    <w:rsid w:val="00F836EA"/>
    <w:rsid w:val="00F83994"/>
    <w:rsid w:val="00F839C7"/>
    <w:rsid w:val="00F874F5"/>
    <w:rsid w:val="00F90C03"/>
    <w:rsid w:val="00F91A9D"/>
    <w:rsid w:val="00F93EE7"/>
    <w:rsid w:val="00F96B49"/>
    <w:rsid w:val="00FA0688"/>
    <w:rsid w:val="00FA18C4"/>
    <w:rsid w:val="00FA2FE1"/>
    <w:rsid w:val="00FA65D7"/>
    <w:rsid w:val="00FB1036"/>
    <w:rsid w:val="00FB12F5"/>
    <w:rsid w:val="00FB261C"/>
    <w:rsid w:val="00FB2E38"/>
    <w:rsid w:val="00FB2FFD"/>
    <w:rsid w:val="00FB4F7A"/>
    <w:rsid w:val="00FB63D8"/>
    <w:rsid w:val="00FC010B"/>
    <w:rsid w:val="00FC22E5"/>
    <w:rsid w:val="00FC445D"/>
    <w:rsid w:val="00FC4A5F"/>
    <w:rsid w:val="00FC5CB8"/>
    <w:rsid w:val="00FD3761"/>
    <w:rsid w:val="00FD441A"/>
    <w:rsid w:val="00FD489D"/>
    <w:rsid w:val="00FD5520"/>
    <w:rsid w:val="00FD6FA3"/>
    <w:rsid w:val="00FD72F3"/>
    <w:rsid w:val="00FD74F4"/>
    <w:rsid w:val="00FD77D3"/>
    <w:rsid w:val="00FD7F35"/>
    <w:rsid w:val="00FE0F6C"/>
    <w:rsid w:val="00FE272E"/>
    <w:rsid w:val="00FE2A3D"/>
    <w:rsid w:val="00FE2EFD"/>
    <w:rsid w:val="00FE7CE6"/>
    <w:rsid w:val="00FF1290"/>
    <w:rsid w:val="00FF2ED5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3A6545"/>
  <w15:docId w15:val="{1DC0B368-C00D-4DB0-B73D-82C2927C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1">
    <w:name w:val="heading 1"/>
    <w:basedOn w:val="a1"/>
    <w:next w:val="a1"/>
    <w:link w:val="10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41">
    <w:name w:val="heading 4"/>
    <w:basedOn w:val="31"/>
    <w:next w:val="a1"/>
    <w:link w:val="42"/>
    <w:uiPriority w:val="9"/>
    <w:unhideWhenUsed/>
    <w:rsid w:val="00BE57E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BE57EF"/>
    <w:pPr>
      <w:outlineLvl w:val="4"/>
    </w:p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F6F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F6FF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Book Title"/>
    <w:basedOn w:val="a2"/>
    <w:uiPriority w:val="33"/>
    <w:rsid w:val="003133A3"/>
    <w:rPr>
      <w:b/>
      <w:bCs/>
      <w:i/>
      <w:iCs/>
      <w:spacing w:val="5"/>
    </w:rPr>
  </w:style>
  <w:style w:type="paragraph" w:styleId="a6">
    <w:name w:val="Title"/>
    <w:basedOn w:val="a1"/>
    <w:next w:val="a1"/>
    <w:link w:val="a7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a7">
    <w:name w:val="标题 字符"/>
    <w:basedOn w:val="a2"/>
    <w:link w:val="a6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10">
    <w:name w:val="标题 1 字符"/>
    <w:basedOn w:val="a2"/>
    <w:link w:val="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a8">
    <w:name w:val="header"/>
    <w:basedOn w:val="a1"/>
    <w:link w:val="a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页眉 字符"/>
    <w:basedOn w:val="a2"/>
    <w:link w:val="a8"/>
    <w:uiPriority w:val="99"/>
    <w:rsid w:val="00A77E62"/>
  </w:style>
  <w:style w:type="paragraph" w:styleId="aa">
    <w:name w:val="footer"/>
    <w:basedOn w:val="a1"/>
    <w:link w:val="ab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ab">
    <w:name w:val="页脚 字符"/>
    <w:basedOn w:val="a2"/>
    <w:link w:val="aa"/>
    <w:uiPriority w:val="99"/>
    <w:rsid w:val="00300343"/>
    <w:rPr>
      <w:rFonts w:ascii="Frutiger LT Com 45 Light" w:hAnsi="Frutiger LT Com 45 Light"/>
      <w:sz w:val="14"/>
    </w:rPr>
  </w:style>
  <w:style w:type="paragraph" w:styleId="ac">
    <w:name w:val="Subtitle"/>
    <w:basedOn w:val="a1"/>
    <w:next w:val="a1"/>
    <w:link w:val="ad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ad">
    <w:name w:val="副标题 字符"/>
    <w:basedOn w:val="a2"/>
    <w:link w:val="ac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22">
    <w:name w:val="标题 2 字符"/>
    <w:basedOn w:val="a2"/>
    <w:link w:val="21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32">
    <w:name w:val="标题 3 字符"/>
    <w:basedOn w:val="a2"/>
    <w:link w:val="31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ae">
    <w:name w:val="Table Grid"/>
    <w:basedOn w:val="a3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2"/>
    <w:link w:val="af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af1">
    <w:name w:val="List Paragraph"/>
    <w:basedOn w:val="a1"/>
    <w:uiPriority w:val="99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a3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a3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4">
    <w:name w:val="List Number 4"/>
    <w:basedOn w:val="a1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af2">
    <w:name w:val="Hyperlink"/>
    <w:basedOn w:val="a2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a">
    <w:name w:val="List Number"/>
    <w:basedOn w:val="a1"/>
    <w:uiPriority w:val="99"/>
    <w:unhideWhenUsed/>
    <w:qFormat/>
    <w:rsid w:val="00D04BE0"/>
    <w:pPr>
      <w:numPr>
        <w:numId w:val="16"/>
      </w:numPr>
      <w:contextualSpacing/>
    </w:pPr>
  </w:style>
  <w:style w:type="paragraph" w:styleId="a0">
    <w:name w:val="List Bullet"/>
    <w:basedOn w:val="a1"/>
    <w:uiPriority w:val="99"/>
    <w:unhideWhenUsed/>
    <w:qFormat/>
    <w:rsid w:val="008429C5"/>
    <w:pPr>
      <w:numPr>
        <w:numId w:val="15"/>
      </w:numPr>
      <w:contextualSpacing/>
    </w:pPr>
  </w:style>
  <w:style w:type="paragraph" w:styleId="20">
    <w:name w:val="List Bullet 2"/>
    <w:basedOn w:val="a1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30">
    <w:name w:val="List Bullet 3"/>
    <w:basedOn w:val="a1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40">
    <w:name w:val="List Bullet 4"/>
    <w:basedOn w:val="a1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50">
    <w:name w:val="List Bullet 5"/>
    <w:basedOn w:val="a1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2">
    <w:name w:val="List Number 2"/>
    <w:basedOn w:val="a1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3">
    <w:name w:val="List Number 3"/>
    <w:basedOn w:val="a1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5">
    <w:name w:val="List Number 5"/>
    <w:basedOn w:val="a1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af3">
    <w:name w:val="footnote text"/>
    <w:basedOn w:val="a1"/>
    <w:link w:val="af4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af4">
    <w:name w:val="脚注文本 字符"/>
    <w:basedOn w:val="a2"/>
    <w:link w:val="af3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af5">
    <w:name w:val="footnote reference"/>
    <w:basedOn w:val="a2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a1"/>
    <w:next w:val="a1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a1"/>
    <w:next w:val="a1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a1"/>
    <w:next w:val="a1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42">
    <w:name w:val="标题 4 字符"/>
    <w:basedOn w:val="a2"/>
    <w:link w:val="4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标题 5 字符"/>
    <w:basedOn w:val="a2"/>
    <w:link w:val="5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1F6FF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70">
    <w:name w:val="标题 7 字符"/>
    <w:basedOn w:val="a2"/>
    <w:link w:val="7"/>
    <w:uiPriority w:val="9"/>
    <w:semiHidden/>
    <w:rsid w:val="001F6FF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customStyle="1" w:styleId="TableBullet">
    <w:name w:val="Table Bullet"/>
    <w:basedOn w:val="a1"/>
    <w:uiPriority w:val="19"/>
    <w:qFormat/>
    <w:rsid w:val="001F6FF1"/>
    <w:pPr>
      <w:numPr>
        <w:numId w:val="20"/>
      </w:numPr>
      <w:spacing w:after="120" w:line="240" w:lineRule="auto"/>
      <w:contextualSpacing/>
    </w:pPr>
    <w:rPr>
      <w:rFonts w:ascii="Frutiger LT Com 45 Light" w:hAnsi="Frutiger LT Com 45 Light"/>
    </w:rPr>
  </w:style>
  <w:style w:type="paragraph" w:customStyle="1" w:styleId="TableBullet2">
    <w:name w:val="Table Bullet 2"/>
    <w:basedOn w:val="TableBullet"/>
    <w:uiPriority w:val="19"/>
    <w:rsid w:val="001F6FF1"/>
    <w:pPr>
      <w:numPr>
        <w:ilvl w:val="1"/>
      </w:numPr>
    </w:pPr>
  </w:style>
  <w:style w:type="character" w:customStyle="1" w:styleId="Editable">
    <w:name w:val="Editable"/>
    <w:basedOn w:val="a2"/>
    <w:uiPriority w:val="1"/>
    <w:qFormat/>
    <w:rsid w:val="001F6FF1"/>
    <w:rPr>
      <w:color w:val="62B5E5"/>
    </w:rPr>
  </w:style>
  <w:style w:type="paragraph" w:customStyle="1" w:styleId="Editabletabletext">
    <w:name w:val="Editable table text"/>
    <w:basedOn w:val="a1"/>
    <w:link w:val="EditabletabletextChar"/>
    <w:locked/>
    <w:rsid w:val="001F6FF1"/>
    <w:pPr>
      <w:spacing w:after="0" w:line="240" w:lineRule="auto"/>
    </w:pPr>
    <w:rPr>
      <w:rFonts w:ascii="Frutiger LT Com 45 Light" w:eastAsia="Times New Roman" w:hAnsi="Frutiger LT Com 45 Light" w:cs="Times New Roman"/>
      <w:color w:val="62B5E5"/>
      <w:szCs w:val="24"/>
    </w:rPr>
  </w:style>
  <w:style w:type="character" w:customStyle="1" w:styleId="EditabletabletextChar">
    <w:name w:val="Editable table text Char"/>
    <w:basedOn w:val="a2"/>
    <w:link w:val="Editabletabletext"/>
    <w:rsid w:val="001F6FF1"/>
    <w:rPr>
      <w:rFonts w:ascii="Frutiger LT Com 45 Light" w:eastAsia="Times New Roman" w:hAnsi="Frutiger LT Com 45 Light" w:cs="Times New Roman"/>
      <w:color w:val="62B5E5"/>
      <w:sz w:val="20"/>
      <w:szCs w:val="24"/>
    </w:rPr>
  </w:style>
  <w:style w:type="paragraph" w:customStyle="1" w:styleId="Default">
    <w:name w:val="Default"/>
    <w:rsid w:val="00B110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customStyle="1" w:styleId="WSI-Table3">
    <w:name w:val="WSI - Table3"/>
    <w:basedOn w:val="a3"/>
    <w:uiPriority w:val="99"/>
    <w:qFormat/>
    <w:rsid w:val="00A004A0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1">
    <w:name w:val="WSI - Table1"/>
    <w:basedOn w:val="a3"/>
    <w:uiPriority w:val="99"/>
    <w:qFormat/>
    <w:rsid w:val="00530041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6">
    <w:name w:val="WSI - Table6"/>
    <w:basedOn w:val="a3"/>
    <w:uiPriority w:val="99"/>
    <w:rsid w:val="009D4CB7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table" w:customStyle="1" w:styleId="TableGrid">
    <w:name w:val="TableGrid"/>
    <w:rsid w:val="00EA4A87"/>
    <w:pPr>
      <w:spacing w:after="0" w:line="240" w:lineRule="auto"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annotation reference"/>
    <w:basedOn w:val="a2"/>
    <w:uiPriority w:val="99"/>
    <w:semiHidden/>
    <w:unhideWhenUsed/>
    <w:rsid w:val="00861CC2"/>
    <w:rPr>
      <w:sz w:val="21"/>
      <w:szCs w:val="21"/>
    </w:rPr>
  </w:style>
  <w:style w:type="paragraph" w:styleId="af7">
    <w:name w:val="annotation text"/>
    <w:basedOn w:val="a1"/>
    <w:link w:val="af8"/>
    <w:uiPriority w:val="99"/>
    <w:semiHidden/>
    <w:unhideWhenUsed/>
    <w:rsid w:val="00861CC2"/>
  </w:style>
  <w:style w:type="character" w:customStyle="1" w:styleId="af8">
    <w:name w:val="批注文字 字符"/>
    <w:basedOn w:val="a2"/>
    <w:link w:val="af7"/>
    <w:uiPriority w:val="99"/>
    <w:semiHidden/>
    <w:rsid w:val="00861CC2"/>
    <w:rPr>
      <w:rFonts w:ascii="Arial" w:hAnsi="Arial"/>
      <w:sz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61CC2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861CC2"/>
    <w:rPr>
      <w:rFonts w:ascii="Arial" w:hAnsi="Arial"/>
      <w:b/>
      <w:bCs/>
      <w:sz w:val="20"/>
    </w:rPr>
  </w:style>
  <w:style w:type="table" w:customStyle="1" w:styleId="WSI-Table11">
    <w:name w:val="WSI - Table11"/>
    <w:basedOn w:val="a3"/>
    <w:uiPriority w:val="99"/>
    <w:qFormat/>
    <w:rsid w:val="002F1233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</w:pPr>
      <w:rPr>
        <w:rFonts w:ascii="Frutiger LT Com 45 Light" w:hAnsi="Frutiger LT Com 45 Light" w:hint="default"/>
        <w:b/>
        <w:i w:val="0"/>
        <w:caps/>
        <w:smallCaps w:val="0"/>
        <w:color w:val="FFFFFF"/>
        <w:sz w:val="20"/>
        <w:szCs w:val="20"/>
      </w:rPr>
      <w:tblPr/>
      <w:tcPr>
        <w:shd w:val="clear" w:color="auto" w:fill="97D70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9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43E5-F990-4609-8F98-4F98E9D4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</Template>
  <TotalTime>8</TotalTime>
  <Pages>3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DELLwzh</cp:lastModifiedBy>
  <cp:revision>8</cp:revision>
  <cp:lastPrinted>2023-08-10T12:11:00Z</cp:lastPrinted>
  <dcterms:created xsi:type="dcterms:W3CDTF">2023-08-10T12:06:00Z</dcterms:created>
  <dcterms:modified xsi:type="dcterms:W3CDTF">2023-08-10T16:15:00Z</dcterms:modified>
</cp:coreProperties>
</file>