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9073A" w14:textId="2C27079B" w:rsidR="00C06E59" w:rsidRPr="003B3543" w:rsidRDefault="003B3543" w:rsidP="003B3543">
      <w:pPr>
        <w:spacing w:after="0" w:line="240" w:lineRule="auto"/>
        <w:ind w:firstLineChars="50" w:firstLine="220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44"/>
          <w:szCs w:val="44"/>
          <w:lang w:eastAsia="zh-CN"/>
        </w:rPr>
      </w:pPr>
      <w:r>
        <w:rPr>
          <w:rFonts w:ascii="微软雅黑" w:eastAsia="微软雅黑" w:hAnsi="微软雅黑" w:cs="Times New Roman" w:hint="eastAsia"/>
          <w:caps/>
          <w:noProof/>
          <w:spacing w:val="-10"/>
          <w:kern w:val="28"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 wp14:anchorId="4F56B288" wp14:editId="4C0BFAE6">
            <wp:simplePos x="0" y="0"/>
            <wp:positionH relativeFrom="column">
              <wp:posOffset>5550235</wp:posOffset>
            </wp:positionH>
            <wp:positionV relativeFrom="paragraph">
              <wp:posOffset>-1087947</wp:posOffset>
            </wp:positionV>
            <wp:extent cx="1078147" cy="851140"/>
            <wp:effectExtent l="19050" t="0" r="7703" b="0"/>
            <wp:wrapNone/>
            <wp:docPr id="2" name="图片 1" descr="C:\Users\lenovo\AppData\Local\Temp\WeChat Files\37c2c782535764692748f942e9adaa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37c2c782535764692748f942e9adaa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147" cy="85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E59" w:rsidRPr="0052590F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第</w:t>
      </w:r>
      <w:r w:rsidR="006760FC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二</w:t>
      </w:r>
      <w:r w:rsidR="00C06E59" w:rsidRPr="0052590F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届</w:t>
      </w:r>
      <w:r w:rsidR="004C6FC5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全国</w:t>
      </w:r>
      <w:r w:rsidR="00C06E59" w:rsidRPr="0052590F">
        <w:rPr>
          <w:rFonts w:ascii="微软雅黑" w:eastAsia="微软雅黑" w:hAnsi="微软雅黑" w:cs="Times New Roman" w:hint="eastAsia"/>
          <w:caps/>
          <w:spacing w:val="-10"/>
          <w:kern w:val="28"/>
          <w:sz w:val="44"/>
          <w:szCs w:val="44"/>
          <w:lang w:eastAsia="zh-CN"/>
        </w:rPr>
        <w:t>技能大赛</w:t>
      </w:r>
    </w:p>
    <w:p w14:paraId="7FC72D5C" w14:textId="77777777" w:rsidR="00095C97" w:rsidRPr="0052590F" w:rsidRDefault="00095C97" w:rsidP="0038292A">
      <w:pPr>
        <w:spacing w:after="0" w:line="240" w:lineRule="auto"/>
        <w:contextualSpacing/>
        <w:jc w:val="center"/>
        <w:rPr>
          <w:rFonts w:ascii="微软雅黑" w:eastAsia="微软雅黑" w:hAnsi="微软雅黑" w:cs="Times New Roman"/>
          <w:caps/>
          <w:spacing w:val="-10"/>
          <w:kern w:val="28"/>
          <w:sz w:val="36"/>
          <w:szCs w:val="36"/>
          <w:lang w:eastAsia="zh-CN"/>
        </w:rPr>
      </w:pPr>
    </w:p>
    <w:p w14:paraId="172414D7" w14:textId="77777777" w:rsidR="00EB3A1F" w:rsidRDefault="00EB3A1F" w:rsidP="00EB3A1F">
      <w:pPr>
        <w:jc w:val="center"/>
        <w:rPr>
          <w:sz w:val="40"/>
          <w:szCs w:val="40"/>
          <w:lang w:val="en-CA" w:eastAsia="zh-CN"/>
        </w:rPr>
      </w:pPr>
      <w:r w:rsidRPr="008A1F67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汽车技术</w:t>
      </w:r>
      <w:r w:rsidR="0041602D">
        <w:rPr>
          <w:rFonts w:ascii="微软雅黑" w:eastAsia="微软雅黑" w:hAnsi="微软雅黑" w:cs="Times New Roman" w:hint="eastAsia"/>
          <w:caps/>
          <w:spacing w:val="-10"/>
          <w:kern w:val="28"/>
          <w:sz w:val="72"/>
          <w:szCs w:val="72"/>
          <w:lang w:val="en-AU" w:eastAsia="zh-CN"/>
        </w:rPr>
        <w:t>项目</w:t>
      </w:r>
      <w:r w:rsidR="00C06E59" w:rsidRPr="00C06E59">
        <w:rPr>
          <w:rFonts w:ascii="微软雅黑" w:eastAsia="微软雅黑" w:hAnsi="微软雅黑" w:cs="Times New Roman" w:hint="eastAsia"/>
          <w:caps/>
          <w:color w:val="FF0000"/>
          <w:spacing w:val="-10"/>
          <w:kern w:val="28"/>
          <w:sz w:val="72"/>
          <w:szCs w:val="72"/>
          <w:lang w:val="en-AU" w:eastAsia="zh-CN"/>
        </w:rPr>
        <w:t>样题</w:t>
      </w:r>
    </w:p>
    <w:p w14:paraId="5E403DAB" w14:textId="77777777" w:rsidR="00EB3A1F" w:rsidRDefault="00EB3A1F" w:rsidP="007E1FDD">
      <w:pPr>
        <w:rPr>
          <w:sz w:val="40"/>
          <w:szCs w:val="40"/>
          <w:lang w:val="fr-FR" w:eastAsia="zh-CN"/>
        </w:rPr>
      </w:pPr>
    </w:p>
    <w:p w14:paraId="618AA07C" w14:textId="77777777" w:rsidR="0052590F" w:rsidRDefault="0052590F" w:rsidP="007E1FDD">
      <w:pPr>
        <w:rPr>
          <w:sz w:val="40"/>
          <w:szCs w:val="40"/>
          <w:lang w:val="fr-FR" w:eastAsia="zh-CN"/>
        </w:rPr>
      </w:pPr>
    </w:p>
    <w:p w14:paraId="1E3BAD4F" w14:textId="28E7DDFD" w:rsidR="00E8236A" w:rsidRPr="00E8236A" w:rsidRDefault="00DA6E0B" w:rsidP="003E57E5">
      <w:pPr>
        <w:rPr>
          <w:sz w:val="40"/>
          <w:szCs w:val="40"/>
          <w:lang w:val="en-CA" w:eastAsia="zh-CN"/>
        </w:rPr>
      </w:pPr>
      <w:r>
        <w:rPr>
          <w:sz w:val="40"/>
          <w:szCs w:val="40"/>
          <w:lang w:val="fr-FR"/>
        </w:rPr>
        <w:t xml:space="preserve">MODULE </w:t>
      </w:r>
      <w:r w:rsidR="00C06E59">
        <w:rPr>
          <w:rFonts w:hint="eastAsia"/>
          <w:sz w:val="40"/>
          <w:szCs w:val="40"/>
          <w:lang w:val="fr-FR" w:eastAsia="zh-CN"/>
        </w:rPr>
        <w:t>C</w:t>
      </w:r>
      <w:r w:rsidR="005064B9">
        <w:rPr>
          <w:sz w:val="40"/>
          <w:szCs w:val="40"/>
          <w:lang w:val="fr-FR" w:eastAsia="zh-CN"/>
        </w:rPr>
        <w:t xml:space="preserve"> </w:t>
      </w:r>
      <w:r w:rsidR="00AD5CE9">
        <w:rPr>
          <w:sz w:val="40"/>
          <w:szCs w:val="40"/>
          <w:lang w:val="fr-FR"/>
        </w:rPr>
        <w:t>–</w:t>
      </w:r>
      <w:r w:rsidR="005064B9">
        <w:rPr>
          <w:sz w:val="40"/>
          <w:szCs w:val="40"/>
          <w:lang w:val="fr-FR"/>
        </w:rPr>
        <w:t xml:space="preserve"> </w:t>
      </w:r>
      <w:r w:rsidR="00AD5CE9" w:rsidRPr="00B30598">
        <w:rPr>
          <w:sz w:val="40"/>
          <w:szCs w:val="40"/>
          <w:lang w:val="fr-FR" w:eastAsia="zh-CN"/>
        </w:rPr>
        <w:t>BODY ELECTRICAL</w:t>
      </w:r>
    </w:p>
    <w:p w14:paraId="727477A1" w14:textId="623C0B40" w:rsidR="00747CCC" w:rsidRDefault="00C45A26" w:rsidP="00AD5CE9">
      <w:pPr>
        <w:rPr>
          <w:rFonts w:ascii="Frutiger LT Com 45 Light" w:hAnsi="Frutiger LT Com 45 Light"/>
          <w:lang w:val="fr-FR" w:eastAsia="zh-CN"/>
        </w:rPr>
      </w:pP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模块</w:t>
      </w:r>
      <w:r w:rsidR="00C06E59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C </w:t>
      </w:r>
      <w:r w:rsidRPr="00A904B2">
        <w:rPr>
          <w:rFonts w:ascii="微软雅黑" w:eastAsia="微软雅黑" w:hAnsi="微软雅黑" w:hint="eastAsia"/>
          <w:sz w:val="36"/>
          <w:szCs w:val="36"/>
          <w:lang w:val="fr-FR" w:eastAsia="zh-CN"/>
        </w:rPr>
        <w:t>—</w:t>
      </w:r>
      <w:r w:rsidR="005064B9">
        <w:rPr>
          <w:rFonts w:ascii="微软雅黑" w:eastAsia="微软雅黑" w:hAnsi="微软雅黑" w:hint="eastAsia"/>
          <w:sz w:val="36"/>
          <w:szCs w:val="36"/>
          <w:lang w:val="fr-FR" w:eastAsia="zh-CN"/>
        </w:rPr>
        <w:t xml:space="preserve"> </w:t>
      </w:r>
      <w:r w:rsidR="00AD5CE9">
        <w:rPr>
          <w:rFonts w:ascii="微软雅黑" w:eastAsia="微软雅黑" w:hAnsi="微软雅黑" w:hint="eastAsia"/>
          <w:sz w:val="36"/>
          <w:szCs w:val="36"/>
          <w:lang w:val="fr-FR" w:eastAsia="zh-CN"/>
        </w:rPr>
        <w:t>车身电气</w:t>
      </w:r>
    </w:p>
    <w:p w14:paraId="791E43B6" w14:textId="77777777" w:rsidR="00095C97" w:rsidRDefault="00095C97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918906F" w14:textId="77777777" w:rsidR="00AD5CE9" w:rsidRPr="004961BB" w:rsidRDefault="00AD5CE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E69BAC7" w14:textId="77777777" w:rsidR="00B8569D" w:rsidRPr="00C06E59" w:rsidRDefault="00B8569D" w:rsidP="00B8569D">
      <w:pPr>
        <w:rPr>
          <w:rFonts w:ascii="微软雅黑" w:eastAsia="微软雅黑" w:hAnsi="微软雅黑"/>
          <w:sz w:val="24"/>
          <w:szCs w:val="24"/>
          <w:u w:val="single"/>
          <w:lang w:val="fr-FR" w:eastAsia="zh-CN"/>
        </w:rPr>
      </w:pPr>
      <w:r>
        <w:rPr>
          <w:rFonts w:ascii="微软雅黑" w:eastAsia="微软雅黑" w:hAnsi="微软雅黑" w:hint="eastAsia"/>
          <w:sz w:val="28"/>
          <w:szCs w:val="28"/>
          <w:lang w:val="en-US" w:eastAsia="zh-CN"/>
        </w:rPr>
        <w:t>选手编号</w:t>
      </w:r>
      <w:r>
        <w:rPr>
          <w:rFonts w:ascii="微软雅黑" w:eastAsia="微软雅黑" w:hAnsi="微软雅黑" w:hint="eastAsia"/>
          <w:sz w:val="28"/>
          <w:szCs w:val="28"/>
          <w:lang w:val="fr-CA" w:eastAsia="zh-CN"/>
        </w:rPr>
        <w:t>：</w:t>
      </w:r>
      <w:r w:rsidR="006B431D" w:rsidRPr="006B431D">
        <w:rPr>
          <w:rFonts w:ascii="微软雅黑" w:eastAsia="微软雅黑" w:hAnsi="微软雅黑" w:hint="eastAsia"/>
          <w:sz w:val="28"/>
          <w:szCs w:val="28"/>
          <w:u w:val="single"/>
          <w:lang w:val="fr-CA" w:eastAsia="zh-CN"/>
        </w:rPr>
        <w:t xml:space="preserve">             </w:t>
      </w:r>
      <w:r w:rsidR="00C06E59" w:rsidRPr="006B431D">
        <w:rPr>
          <w:rFonts w:ascii="Frutiger LT Com 45 Light" w:hAnsi="Frutiger LT Com 45 Light" w:hint="eastAsia"/>
          <w:u w:val="single"/>
          <w:lang w:val="fr-CA" w:eastAsia="zh-CN"/>
        </w:rPr>
        <w:t>.</w:t>
      </w:r>
    </w:p>
    <w:p w14:paraId="192F56F0" w14:textId="77777777" w:rsidR="00747CCC" w:rsidRDefault="00747CCC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826E537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17345962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E55B561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491C2D98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90DF483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76A2CB2" w14:textId="77777777" w:rsidR="00FE272E" w:rsidRDefault="00FE272E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0F4159BF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591CA6E3" w14:textId="77777777" w:rsidR="002B00C9" w:rsidRDefault="002B00C9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</w:pPr>
    </w:p>
    <w:p w14:paraId="3B3B3CA4" w14:textId="77777777" w:rsidR="00FE272E" w:rsidRPr="00123703" w:rsidRDefault="00FE272E" w:rsidP="00FE272E">
      <w:pPr>
        <w:rPr>
          <w:rFonts w:ascii="Frutiger LT Com 45 Light" w:hAnsi="Frutiger LT Com 45 Light"/>
          <w:b/>
          <w:sz w:val="28"/>
          <w:szCs w:val="28"/>
          <w:lang w:val="fr-FR" w:eastAsia="zh-CN"/>
        </w:rPr>
      </w:pPr>
      <w:r w:rsidRPr="00123703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命题：</w:t>
      </w:r>
      <w:r w:rsidR="00095C97">
        <w:rPr>
          <w:rFonts w:ascii="Frutiger LT Com 45 Light" w:hAnsi="Frutiger LT Com 45 Light" w:hint="eastAsia"/>
          <w:b/>
          <w:sz w:val="28"/>
          <w:szCs w:val="28"/>
          <w:lang w:val="fr-FR" w:eastAsia="zh-CN"/>
        </w:rPr>
        <w:t>专家组</w:t>
      </w:r>
    </w:p>
    <w:p w14:paraId="6A9221D0" w14:textId="77777777" w:rsidR="00B8569D" w:rsidRPr="004961BB" w:rsidRDefault="00B8569D" w:rsidP="00336548">
      <w:pPr>
        <w:pStyle w:val="a0"/>
        <w:numPr>
          <w:ilvl w:val="0"/>
          <w:numId w:val="0"/>
        </w:numPr>
        <w:rPr>
          <w:rFonts w:ascii="Frutiger LT Com 45 Light" w:hAnsi="Frutiger LT Com 45 Light"/>
          <w:lang w:val="fr-FR" w:eastAsia="zh-CN"/>
        </w:rPr>
        <w:sectPr w:rsidR="00B8569D" w:rsidRPr="004961BB" w:rsidSect="00700B4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14:paraId="03281849" w14:textId="77777777" w:rsidR="00920D79" w:rsidRPr="001B0E1F" w:rsidRDefault="00920D79" w:rsidP="00920D79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ascii="黑体" w:eastAsia="黑体" w:cs="黑体"/>
          <w:b/>
          <w:bCs/>
          <w:caps/>
          <w:color w:val="498FCF"/>
          <w:sz w:val="40"/>
          <w:szCs w:val="40"/>
          <w:lang w:val="fr-FR"/>
        </w:rPr>
      </w:pPr>
      <w:r w:rsidRPr="001B0E1F">
        <w:rPr>
          <w:rFonts w:eastAsia="微软雅黑" w:cs="Arial"/>
          <w:b/>
          <w:bCs/>
          <w:caps/>
          <w:color w:val="498FCF"/>
          <w:sz w:val="40"/>
          <w:szCs w:val="40"/>
          <w:lang w:val="fr-FR"/>
        </w:rPr>
        <w:lastRenderedPageBreak/>
        <w:t xml:space="preserve">Competitor instructions </w:t>
      </w:r>
      <w:r>
        <w:rPr>
          <w:rFonts w:eastAsia="微软雅黑" w:cs="Arial" w:hint="eastAsia"/>
          <w:b/>
          <w:bCs/>
          <w:caps/>
          <w:color w:val="498FCF"/>
          <w:sz w:val="40"/>
          <w:szCs w:val="40"/>
          <w:lang w:eastAsia="zh-CN"/>
        </w:rPr>
        <w:t>选手试题</w:t>
      </w:r>
    </w:p>
    <w:p w14:paraId="34385554" w14:textId="77777777" w:rsidR="00D3319B" w:rsidRPr="008E28E5" w:rsidRDefault="00C45A26" w:rsidP="006B431D">
      <w:pPr>
        <w:autoSpaceDE w:val="0"/>
        <w:autoSpaceDN w:val="0"/>
        <w:adjustRightInd w:val="0"/>
        <w:spacing w:afterLines="50" w:after="180" w:line="360" w:lineRule="auto"/>
        <w:rPr>
          <w:rFonts w:ascii="微软雅黑" w:eastAsia="微软雅黑" w:hAnsi="微软雅黑" w:cs="??c....."/>
          <w:sz w:val="32"/>
          <w:szCs w:val="32"/>
          <w:lang w:val="fr-FR" w:eastAsia="zh-CN"/>
        </w:rPr>
      </w:pP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eastAsia="zh-CN"/>
        </w:rPr>
        <w:t>模块</w:t>
      </w:r>
      <w:r w:rsidR="00C06E59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C</w:t>
      </w:r>
      <w:r w:rsidRPr="00F72C28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>—</w:t>
      </w:r>
      <w:r w:rsidR="00EE238F">
        <w:rPr>
          <w:rFonts w:ascii="微软雅黑" w:eastAsia="微软雅黑" w:hAnsi="微软雅黑" w:cs="??c....." w:hint="eastAsia"/>
          <w:color w:val="000000"/>
          <w:sz w:val="32"/>
          <w:szCs w:val="32"/>
          <w:lang w:val="fr-FR" w:eastAsia="zh-CN"/>
        </w:rPr>
        <w:t xml:space="preserve"> 车身电气</w:t>
      </w:r>
    </w:p>
    <w:p w14:paraId="702E42D1" w14:textId="77777777" w:rsidR="002E098A" w:rsidRPr="002E098A" w:rsidRDefault="00C75119" w:rsidP="006B431D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车</w:t>
      </w:r>
      <w:r w:rsidR="00C60C4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型</w:t>
      </w:r>
      <w:r w:rsidR="002E098A"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6760FC" w:rsidRPr="006760FC">
        <w:rPr>
          <w:rFonts w:ascii="微软雅黑" w:eastAsia="微软雅黑" w:hAnsi="微软雅黑" w:cs="Arial" w:hint="eastAsia"/>
          <w:bCs/>
          <w:caps/>
          <w:color w:val="0000FF"/>
          <w:sz w:val="24"/>
          <w:szCs w:val="24"/>
          <w:lang w:val="fr-FR" w:eastAsia="zh-CN"/>
        </w:rPr>
        <w:t>长安深蓝SL03</w:t>
      </w:r>
    </w:p>
    <w:p w14:paraId="39C651D3" w14:textId="77777777" w:rsidR="002E098A" w:rsidRPr="001B0E1F" w:rsidRDefault="002E098A" w:rsidP="006B431D">
      <w:pPr>
        <w:keepNext/>
        <w:keepLines/>
        <w:autoSpaceDE w:val="0"/>
        <w:autoSpaceDN w:val="0"/>
        <w:adjustRightInd w:val="0"/>
        <w:snapToGrid w:val="0"/>
        <w:spacing w:beforeLines="50" w:before="180" w:after="0" w:line="240" w:lineRule="auto"/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时间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>：</w:t>
      </w:r>
      <w:r w:rsidR="00A557D7">
        <w:rPr>
          <w:rFonts w:ascii="微软雅黑" w:eastAsia="微软雅黑" w:hAnsi="微软雅黑" w:cs="Arial"/>
          <w:bCs/>
          <w:caps/>
          <w:color w:val="000000"/>
          <w:sz w:val="24"/>
          <w:szCs w:val="24"/>
          <w:lang w:val="fr-FR" w:eastAsia="zh-CN"/>
        </w:rPr>
        <w:t>9</w:t>
      </w:r>
      <w:r w:rsidR="00AF50CF" w:rsidRPr="001B0E1F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val="fr-FR" w:eastAsia="zh-CN"/>
        </w:rPr>
        <w:t>0</w:t>
      </w:r>
      <w:r w:rsidR="00AF50CF" w:rsidRPr="0005635E">
        <w:rPr>
          <w:rFonts w:ascii="微软雅黑" w:eastAsia="微软雅黑" w:hAnsi="微软雅黑" w:cs="Arial" w:hint="eastAsia"/>
          <w:bCs/>
          <w:caps/>
          <w:color w:val="000000"/>
          <w:sz w:val="24"/>
          <w:szCs w:val="24"/>
          <w:lang w:eastAsia="zh-CN"/>
        </w:rPr>
        <w:t>分钟</w:t>
      </w:r>
    </w:p>
    <w:p w14:paraId="083DD5E9" w14:textId="77777777" w:rsidR="002E098A" w:rsidRPr="002E098A" w:rsidRDefault="002E098A" w:rsidP="002E098A">
      <w:pPr>
        <w:keepNext/>
        <w:keepLines/>
        <w:autoSpaceDE w:val="0"/>
        <w:autoSpaceDN w:val="0"/>
        <w:adjustRightInd w:val="0"/>
        <w:spacing w:before="200" w:after="0" w:line="360" w:lineRule="auto"/>
        <w:rPr>
          <w:rFonts w:eastAsia="黑体" w:cs="Arial"/>
          <w:b/>
          <w:bCs/>
          <w:caps/>
          <w:sz w:val="36"/>
          <w:szCs w:val="36"/>
          <w:lang w:val="fr-FR" w:eastAsia="zh-CN"/>
        </w:rPr>
      </w:pPr>
      <w:r w:rsidRPr="002E098A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eastAsia="zh-CN"/>
        </w:rPr>
        <w:t>任务说明</w:t>
      </w:r>
      <w:r w:rsidRPr="001B0E1F">
        <w:rPr>
          <w:rFonts w:ascii="微软雅黑" w:eastAsia="微软雅黑" w:hAnsi="微软雅黑" w:cs="Arial" w:hint="eastAsia"/>
          <w:b/>
          <w:bCs/>
          <w:caps/>
          <w:color w:val="000000"/>
          <w:sz w:val="24"/>
          <w:szCs w:val="24"/>
          <w:lang w:val="fr-FR" w:eastAsia="zh-CN"/>
        </w:rPr>
        <w:t xml:space="preserve">： </w:t>
      </w:r>
    </w:p>
    <w:p w14:paraId="4743FF58" w14:textId="77777777" w:rsidR="00D652A9" w:rsidRPr="00D652A9" w:rsidRDefault="00D652A9" w:rsidP="00D652A9">
      <w:pPr>
        <w:pStyle w:val="af1"/>
        <w:numPr>
          <w:ilvl w:val="0"/>
          <w:numId w:val="36"/>
        </w:numPr>
        <w:tabs>
          <w:tab w:val="left" w:pos="284"/>
        </w:tabs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D652A9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完成专业英语翻译。</w:t>
      </w:r>
    </w:p>
    <w:p w14:paraId="16A7B98C" w14:textId="77777777" w:rsidR="00194AA9" w:rsidRDefault="00194AA9" w:rsidP="00194AA9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根据报告单检查</w:t>
      </w:r>
      <w:r w:rsidR="00EE238F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、诊断并</w:t>
      </w: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维修各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电气</w:t>
      </w: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系统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3B85FCE3" w14:textId="77777777" w:rsidR="00194AA9" w:rsidRPr="00EB318B" w:rsidRDefault="00194AA9" w:rsidP="00194AA9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检修</w:t>
      </w: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顺序可自由切换，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开始检修每个系统</w:t>
      </w: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前需告知</w:t>
      </w: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裁判</w:t>
      </w:r>
      <w:r w:rsidRPr="00EB318B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1E435FD1" w14:textId="77777777" w:rsidR="007D1C31" w:rsidRPr="007D1C31" w:rsidRDefault="007D1C31" w:rsidP="007D1C31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 w:rsidRPr="007D1C31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发现故障后应向裁判展示，并在电路图上指出故障位置，根据裁判指示记录故障。</w:t>
      </w:r>
    </w:p>
    <w:p w14:paraId="19BF961E" w14:textId="77777777" w:rsidR="00895AC1" w:rsidRDefault="00481CAB" w:rsidP="00B240AE">
      <w:pPr>
        <w:pStyle w:val="af1"/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仿宋" w:eastAsia="仿宋" w:hAnsi="仿宋" w:cs="Arial"/>
          <w:b/>
          <w:bCs/>
          <w:sz w:val="24"/>
          <w:szCs w:val="24"/>
          <w:lang w:eastAsia="zh-CN"/>
        </w:rPr>
      </w:pPr>
      <w:r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只有展示故障、记录故障都正确，选手才能根据裁判的指示修复故障</w:t>
      </w:r>
      <w:r w:rsidR="00B240AE" w:rsidRPr="00B240AE">
        <w:rPr>
          <w:rFonts w:ascii="仿宋" w:eastAsia="仿宋" w:hAnsi="仿宋" w:cs="Arial" w:hint="eastAsia"/>
          <w:b/>
          <w:bCs/>
          <w:sz w:val="24"/>
          <w:szCs w:val="24"/>
          <w:lang w:eastAsia="zh-CN"/>
        </w:rPr>
        <w:t>。</w:t>
      </w:r>
    </w:p>
    <w:p w14:paraId="65EEB16C" w14:textId="77777777" w:rsidR="00086651" w:rsidRPr="00194AA9" w:rsidRDefault="00086651" w:rsidP="002E098A">
      <w:pPr>
        <w:spacing w:after="0" w:line="300" w:lineRule="auto"/>
        <w:rPr>
          <w:lang w:eastAsia="zh-CN"/>
        </w:rPr>
      </w:pPr>
    </w:p>
    <w:p w14:paraId="111962BD" w14:textId="77777777" w:rsidR="00086651" w:rsidRPr="00F614AC" w:rsidRDefault="00086651" w:rsidP="002E098A">
      <w:pPr>
        <w:spacing w:after="0" w:line="300" w:lineRule="auto"/>
        <w:rPr>
          <w:lang w:eastAsia="zh-CN"/>
        </w:rPr>
      </w:pPr>
    </w:p>
    <w:p w14:paraId="15EDB2B9" w14:textId="77777777" w:rsidR="002F3E3B" w:rsidRDefault="002F3E3B">
      <w:pPr>
        <w:spacing w:after="160"/>
        <w:rPr>
          <w:lang w:eastAsia="zh-CN"/>
        </w:rPr>
      </w:pPr>
      <w:r>
        <w:rPr>
          <w:lang w:eastAsia="zh-CN"/>
        </w:rPr>
        <w:br w:type="page"/>
      </w:r>
    </w:p>
    <w:p w14:paraId="5AEE1050" w14:textId="77777777" w:rsidR="00DF75C3" w:rsidRPr="002B2923" w:rsidRDefault="00DF75C3" w:rsidP="002B2923">
      <w:pPr>
        <w:keepNext/>
        <w:keepLines/>
        <w:pageBreakBefore/>
        <w:autoSpaceDE w:val="0"/>
        <w:autoSpaceDN w:val="0"/>
        <w:adjustRightInd w:val="0"/>
        <w:spacing w:line="240" w:lineRule="auto"/>
        <w:rPr>
          <w:rFonts w:eastAsia="微软雅黑" w:cs="Arial"/>
          <w:b/>
          <w:bCs/>
          <w:caps/>
          <w:color w:val="498FCF"/>
          <w:sz w:val="40"/>
          <w:szCs w:val="40"/>
          <w:lang w:eastAsia="zh-CN"/>
        </w:rPr>
      </w:pPr>
      <w:r w:rsidRPr="002B2923">
        <w:rPr>
          <w:rFonts w:eastAsia="微软雅黑" w:cs="Arial"/>
          <w:b/>
          <w:bCs/>
          <w:caps/>
          <w:color w:val="498FCF"/>
          <w:sz w:val="40"/>
          <w:szCs w:val="40"/>
        </w:rPr>
        <w:lastRenderedPageBreak/>
        <w:t>Competitor REPORT SHEET</w:t>
      </w:r>
      <w:r w:rsidR="000D7E39">
        <w:rPr>
          <w:rFonts w:eastAsia="微软雅黑" w:cs="Arial"/>
          <w:b/>
          <w:bCs/>
          <w:caps/>
          <w:color w:val="498FCF"/>
          <w:sz w:val="40"/>
          <w:szCs w:val="40"/>
        </w:rPr>
        <w:t xml:space="preserve"> </w:t>
      </w:r>
      <w:proofErr w:type="spellStart"/>
      <w:r w:rsidRPr="002B2923">
        <w:rPr>
          <w:rFonts w:eastAsia="微软雅黑" w:cs="Arial" w:hint="eastAsia"/>
          <w:b/>
          <w:bCs/>
          <w:caps/>
          <w:color w:val="498FCF"/>
          <w:sz w:val="40"/>
          <w:szCs w:val="40"/>
        </w:rPr>
        <w:t>选手报告单</w:t>
      </w:r>
      <w:proofErr w:type="spellEnd"/>
    </w:p>
    <w:p w14:paraId="79F4B43C" w14:textId="61912E37" w:rsidR="00AD3965" w:rsidRDefault="00AD3965" w:rsidP="00AD3965">
      <w:pPr>
        <w:spacing w:after="0"/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</w:pP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模块</w:t>
      </w:r>
      <w:r w:rsidR="00C06E59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C</w:t>
      </w:r>
      <w:r w:rsidR="0033550D">
        <w:rPr>
          <w:rFonts w:ascii="微软雅黑" w:eastAsia="微软雅黑" w:hAnsi="微软雅黑" w:cs="Arial"/>
          <w:caps/>
          <w:color w:val="000000"/>
          <w:sz w:val="32"/>
          <w:szCs w:val="32"/>
          <w:lang w:eastAsia="zh-CN"/>
        </w:rPr>
        <w:t xml:space="preserve"> </w:t>
      </w: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>—</w:t>
      </w:r>
      <w:r w:rsidR="0033550D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val="fr-CA" w:eastAsia="zh-CN"/>
        </w:rPr>
        <w:t xml:space="preserve"> </w:t>
      </w:r>
      <w:r w:rsidRPr="00AD3965">
        <w:rPr>
          <w:rFonts w:ascii="微软雅黑" w:eastAsia="微软雅黑" w:hAnsi="微软雅黑" w:cs="Arial" w:hint="eastAsia"/>
          <w:caps/>
          <w:color w:val="000000"/>
          <w:sz w:val="32"/>
          <w:szCs w:val="32"/>
          <w:lang w:eastAsia="zh-CN"/>
        </w:rPr>
        <w:t>车身电气</w:t>
      </w:r>
    </w:p>
    <w:tbl>
      <w:tblPr>
        <w:tblStyle w:val="ae"/>
        <w:tblW w:w="9694" w:type="dxa"/>
        <w:jc w:val="center"/>
        <w:tblLayout w:type="fixed"/>
        <w:tblLook w:val="04A0" w:firstRow="1" w:lastRow="0" w:firstColumn="1" w:lastColumn="0" w:noHBand="0" w:noVBand="1"/>
      </w:tblPr>
      <w:tblGrid>
        <w:gridCol w:w="1446"/>
        <w:gridCol w:w="4958"/>
        <w:gridCol w:w="3290"/>
      </w:tblGrid>
      <w:tr w:rsidR="00F60E2F" w:rsidRPr="007D64B3" w14:paraId="346D421F" w14:textId="77777777" w:rsidTr="00B860FD">
        <w:trPr>
          <w:trHeight w:val="567"/>
          <w:jc w:val="center"/>
        </w:trPr>
        <w:tc>
          <w:tcPr>
            <w:tcW w:w="1446" w:type="dxa"/>
            <w:shd w:val="clear" w:color="auto" w:fill="79D750"/>
            <w:vAlign w:val="center"/>
          </w:tcPr>
          <w:p w14:paraId="3BB36692" w14:textId="77777777" w:rsidR="00F60E2F" w:rsidRPr="009A3B00" w:rsidRDefault="00F60E2F" w:rsidP="00F60E2F">
            <w:pPr>
              <w:spacing w:after="0"/>
              <w:jc w:val="center"/>
              <w:rPr>
                <w:rFonts w:ascii="微软雅黑" w:eastAsia="微软雅黑" w:hAnsi="微软雅黑"/>
                <w:sz w:val="28"/>
                <w:szCs w:val="28"/>
                <w:lang w:eastAsia="zh-CN"/>
              </w:rPr>
            </w:pPr>
            <w:r w:rsidRPr="009A3B00">
              <w:rPr>
                <w:rFonts w:ascii="微软雅黑" w:eastAsia="微软雅黑" w:hAnsi="微软雅黑" w:hint="eastAsia"/>
                <w:color w:val="000000"/>
                <w:sz w:val="28"/>
                <w:szCs w:val="28"/>
                <w:lang w:eastAsia="zh-CN"/>
              </w:rPr>
              <w:t>项目</w:t>
            </w:r>
          </w:p>
        </w:tc>
        <w:tc>
          <w:tcPr>
            <w:tcW w:w="4958" w:type="dxa"/>
            <w:shd w:val="clear" w:color="auto" w:fill="79D750"/>
            <w:vAlign w:val="center"/>
          </w:tcPr>
          <w:p w14:paraId="6C72C3C8" w14:textId="77777777" w:rsidR="00F60E2F" w:rsidRPr="007D64B3" w:rsidRDefault="00F60E2F" w:rsidP="00F60E2F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故障描述</w:t>
            </w:r>
          </w:p>
        </w:tc>
        <w:tc>
          <w:tcPr>
            <w:tcW w:w="3290" w:type="dxa"/>
            <w:shd w:val="clear" w:color="auto" w:fill="79D750"/>
            <w:vAlign w:val="center"/>
          </w:tcPr>
          <w:p w14:paraId="09CDBA35" w14:textId="77777777" w:rsidR="00F60E2F" w:rsidRPr="007D64B3" w:rsidRDefault="00F60E2F" w:rsidP="00B860FD">
            <w:pPr>
              <w:spacing w:after="0"/>
              <w:jc w:val="center"/>
              <w:rPr>
                <w:rFonts w:ascii="微软雅黑" w:eastAsia="微软雅黑" w:hAnsi="微软雅黑"/>
                <w:sz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lang w:eastAsia="zh-CN"/>
              </w:rPr>
              <w:t>维修记录</w:t>
            </w:r>
          </w:p>
        </w:tc>
      </w:tr>
      <w:tr w:rsidR="00F60E2F" w:rsidRPr="00F14B60" w14:paraId="457AADE8" w14:textId="77777777" w:rsidTr="00B860FD">
        <w:trPr>
          <w:trHeight w:val="510"/>
          <w:jc w:val="center"/>
        </w:trPr>
        <w:tc>
          <w:tcPr>
            <w:tcW w:w="1446" w:type="dxa"/>
            <w:vMerge w:val="restart"/>
            <w:vAlign w:val="center"/>
          </w:tcPr>
          <w:p w14:paraId="5E8E61F2" w14:textId="77777777" w:rsidR="00F60E2F" w:rsidRPr="00AD3965" w:rsidRDefault="00F60E2F" w:rsidP="00F60E2F">
            <w:pPr>
              <w:spacing w:after="0" w:line="440" w:lineRule="exact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供电系统</w:t>
            </w:r>
            <w:proofErr w:type="spellEnd"/>
          </w:p>
          <w:p w14:paraId="17507415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C00000"/>
                <w:sz w:val="24"/>
                <w:szCs w:val="24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充电系统</w:t>
            </w:r>
            <w:proofErr w:type="spellEnd"/>
          </w:p>
        </w:tc>
        <w:tc>
          <w:tcPr>
            <w:tcW w:w="4958" w:type="dxa"/>
            <w:vAlign w:val="center"/>
          </w:tcPr>
          <w:p w14:paraId="04820414" w14:textId="77777777" w:rsidR="00F60E2F" w:rsidRPr="00271CB6" w:rsidRDefault="00F60E2F" w:rsidP="00271CB6">
            <w:pPr>
              <w:pStyle w:val="af1"/>
              <w:numPr>
                <w:ilvl w:val="0"/>
                <w:numId w:val="39"/>
              </w:numPr>
              <w:spacing w:after="0"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271CB6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示例：保</w:t>
            </w:r>
            <w:r w:rsidRPr="00271CB6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险丝</w:t>
            </w:r>
            <w:r w:rsidRPr="00271CB6">
              <w:rPr>
                <w:rFonts w:ascii="楷体" w:eastAsia="楷体" w:hAnsi="楷体" w:hint="eastAsia"/>
                <w:color w:val="C00000"/>
                <w:sz w:val="24"/>
                <w:szCs w:val="24"/>
                <w:lang w:eastAsia="zh-CN"/>
              </w:rPr>
              <w:t>SA10</w:t>
            </w:r>
            <w:r w:rsidRPr="00271CB6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熔断</w:t>
            </w:r>
          </w:p>
        </w:tc>
        <w:tc>
          <w:tcPr>
            <w:tcW w:w="3290" w:type="dxa"/>
            <w:vAlign w:val="center"/>
          </w:tcPr>
          <w:p w14:paraId="0AE31A75" w14:textId="77777777" w:rsidR="00F60E2F" w:rsidRPr="001253BF" w:rsidRDefault="00F60E2F" w:rsidP="00B860F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楷体" w:eastAsia="楷体" w:hAnsi="楷体"/>
                <w:color w:val="C00000"/>
                <w:sz w:val="24"/>
                <w:szCs w:val="24"/>
                <w:lang w:eastAsia="zh-CN"/>
              </w:rPr>
            </w:pPr>
            <w:r w:rsidRPr="001253BF"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更换</w:t>
            </w:r>
            <w:r>
              <w:rPr>
                <w:rFonts w:ascii="楷体" w:eastAsia="楷体" w:hAnsi="楷体" w:cs="宋体" w:hint="eastAsia"/>
                <w:color w:val="C00000"/>
                <w:sz w:val="24"/>
                <w:szCs w:val="24"/>
                <w:lang w:eastAsia="zh-CN"/>
              </w:rPr>
              <w:t>保险丝</w:t>
            </w:r>
            <w:r w:rsidRPr="001253BF">
              <w:rPr>
                <w:rFonts w:ascii="楷体" w:eastAsia="楷体" w:hAnsi="楷体" w:cs="Batang" w:hint="eastAsia"/>
                <w:color w:val="C00000"/>
                <w:sz w:val="24"/>
                <w:szCs w:val="24"/>
                <w:lang w:eastAsia="zh-CN"/>
              </w:rPr>
              <w:t>2</w:t>
            </w:r>
            <w:r w:rsidRPr="001253BF">
              <w:rPr>
                <w:rFonts w:ascii="楷体" w:eastAsia="楷体" w:hAnsi="楷体" w:cs="Batang"/>
                <w:color w:val="C00000"/>
                <w:sz w:val="24"/>
                <w:szCs w:val="24"/>
                <w:lang w:eastAsia="zh-CN"/>
              </w:rPr>
              <w:t>0A</w:t>
            </w:r>
          </w:p>
        </w:tc>
      </w:tr>
      <w:tr w:rsidR="00F60E2F" w:rsidRPr="00F14B60" w14:paraId="73BB7E3E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0E6E67FD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3C980C0F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90" w:type="dxa"/>
            <w:vAlign w:val="center"/>
          </w:tcPr>
          <w:p w14:paraId="3013694D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113ED3" w:rsidRPr="00F14B60" w14:paraId="5A2D5B3E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7AE71777" w14:textId="77777777" w:rsidR="00113ED3" w:rsidRPr="002F1233" w:rsidRDefault="00113ED3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0E7C35AE" w14:textId="77777777" w:rsidR="00113ED3" w:rsidRDefault="00113ED3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90" w:type="dxa"/>
            <w:vAlign w:val="center"/>
          </w:tcPr>
          <w:p w14:paraId="4E241B05" w14:textId="77777777" w:rsidR="00113ED3" w:rsidRDefault="00113ED3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113ED3" w:rsidRPr="00F14B60" w14:paraId="0B0BC0E2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19123DDB" w14:textId="77777777" w:rsidR="00113ED3" w:rsidRPr="002F1233" w:rsidRDefault="00113ED3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6BDBB659" w14:textId="77777777" w:rsidR="00113ED3" w:rsidRDefault="00113ED3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4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66EF7296" w14:textId="77777777" w:rsidR="00113ED3" w:rsidRDefault="00113ED3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2CFB7FCA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5CF35027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7D56CEE4" w14:textId="77777777" w:rsidR="00F60E2F" w:rsidRPr="009A3B00" w:rsidRDefault="00113ED3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5</w:t>
            </w:r>
            <w:r w:rsidR="00F60E2F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064C0229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3A416A28" w14:textId="77777777" w:rsidTr="00B860FD">
        <w:trPr>
          <w:trHeight w:val="510"/>
          <w:jc w:val="center"/>
        </w:trPr>
        <w:tc>
          <w:tcPr>
            <w:tcW w:w="1446" w:type="dxa"/>
            <w:vMerge w:val="restart"/>
            <w:vAlign w:val="center"/>
          </w:tcPr>
          <w:p w14:paraId="47623842" w14:textId="77777777" w:rsidR="00F60E2F" w:rsidRPr="00AD3965" w:rsidRDefault="00F60E2F" w:rsidP="00F60E2F">
            <w:pPr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外部灯光</w:t>
            </w:r>
            <w:proofErr w:type="spellEnd"/>
          </w:p>
          <w:p w14:paraId="1E150795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内部灯光</w:t>
            </w:r>
            <w:proofErr w:type="spellEnd"/>
          </w:p>
        </w:tc>
        <w:tc>
          <w:tcPr>
            <w:tcW w:w="4958" w:type="dxa"/>
            <w:vAlign w:val="center"/>
          </w:tcPr>
          <w:p w14:paraId="27D09D2C" w14:textId="77777777" w:rsidR="00F60E2F" w:rsidRPr="009A3B00" w:rsidRDefault="00F60E2F" w:rsidP="00F60E2F">
            <w:pPr>
              <w:tabs>
                <w:tab w:val="left" w:pos="0"/>
              </w:tabs>
              <w:spacing w:after="0"/>
              <w:contextualSpacing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9A3B00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092A63C0" w14:textId="77777777" w:rsidR="00F60E2F" w:rsidRPr="009A3B00" w:rsidRDefault="00F60E2F" w:rsidP="00B860F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7F441F28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7A925D37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5C0EFB45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90" w:type="dxa"/>
            <w:vAlign w:val="center"/>
          </w:tcPr>
          <w:p w14:paraId="45CA5C4F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0AF1DD0B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736C4747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1BF7517A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90" w:type="dxa"/>
            <w:vAlign w:val="center"/>
          </w:tcPr>
          <w:p w14:paraId="79FD7156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2A2354F1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7BB99894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1A1F5EB4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290" w:type="dxa"/>
            <w:vAlign w:val="center"/>
          </w:tcPr>
          <w:p w14:paraId="4080D976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2FF77B3D" w14:textId="77777777" w:rsidTr="00B860FD">
        <w:trPr>
          <w:trHeight w:val="510"/>
          <w:jc w:val="center"/>
        </w:trPr>
        <w:tc>
          <w:tcPr>
            <w:tcW w:w="1446" w:type="dxa"/>
            <w:vMerge w:val="restart"/>
            <w:vAlign w:val="center"/>
          </w:tcPr>
          <w:p w14:paraId="287E698F" w14:textId="77777777" w:rsidR="00F60E2F" w:rsidRPr="00AD3965" w:rsidRDefault="00F60E2F" w:rsidP="00F60E2F">
            <w:pPr>
              <w:spacing w:after="0"/>
              <w:jc w:val="center"/>
              <w:rPr>
                <w:rFonts w:ascii="微软雅黑" w:eastAsia="微软雅黑" w:hAnsi="微软雅黑" w:cs="Times New Roman"/>
                <w:sz w:val="24"/>
                <w:szCs w:val="24"/>
                <w:lang w:eastAsia="zh-CN"/>
              </w:rPr>
            </w:pPr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  <w:lang w:eastAsia="zh-CN"/>
              </w:rPr>
              <w:t>电动车窗</w:t>
            </w:r>
          </w:p>
          <w:p w14:paraId="14A45BC8" w14:textId="77777777" w:rsidR="00F60E2F" w:rsidRPr="00AD3965" w:rsidRDefault="00F60E2F" w:rsidP="00F60E2F">
            <w:pPr>
              <w:spacing w:after="0"/>
              <w:jc w:val="center"/>
              <w:rPr>
                <w:rFonts w:ascii="微软雅黑" w:eastAsia="微软雅黑" w:hAnsi="微软雅黑" w:cs="Times New Roman"/>
                <w:sz w:val="24"/>
                <w:szCs w:val="24"/>
                <w:lang w:eastAsia="zh-CN"/>
              </w:rPr>
            </w:pPr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  <w:lang w:eastAsia="zh-CN"/>
              </w:rPr>
              <w:t>中控门锁</w:t>
            </w:r>
          </w:p>
          <w:p w14:paraId="0061D06A" w14:textId="77777777" w:rsidR="00F60E2F" w:rsidRPr="009A3B00" w:rsidRDefault="00F60E2F" w:rsidP="00324B98">
            <w:pPr>
              <w:spacing w:after="0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val="en-US" w:eastAsia="zh-CN"/>
              </w:rPr>
            </w:pPr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  <w:lang w:eastAsia="zh-CN"/>
              </w:rPr>
              <w:t>后视镜</w:t>
            </w:r>
          </w:p>
        </w:tc>
        <w:tc>
          <w:tcPr>
            <w:tcW w:w="4958" w:type="dxa"/>
            <w:vAlign w:val="center"/>
          </w:tcPr>
          <w:p w14:paraId="4385344C" w14:textId="77777777" w:rsidR="00F60E2F" w:rsidRPr="009A3B00" w:rsidRDefault="00F60E2F" w:rsidP="00F60E2F">
            <w:pPr>
              <w:tabs>
                <w:tab w:val="left" w:pos="0"/>
              </w:tabs>
              <w:spacing w:after="0"/>
              <w:contextualSpacing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9A3B00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68340D84" w14:textId="77777777" w:rsidR="00F60E2F" w:rsidRPr="009A3B00" w:rsidRDefault="00F60E2F" w:rsidP="00B860F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4BB96234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443F976B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56A0CFEB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90" w:type="dxa"/>
            <w:vAlign w:val="center"/>
          </w:tcPr>
          <w:p w14:paraId="7255415C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27E9D4A1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21F9416E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724FD8F2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90" w:type="dxa"/>
            <w:vAlign w:val="center"/>
          </w:tcPr>
          <w:p w14:paraId="7C42C0C2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765F808C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508EEB98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15F10E86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290" w:type="dxa"/>
            <w:vAlign w:val="center"/>
          </w:tcPr>
          <w:p w14:paraId="5BC6D829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0E577E00" w14:textId="77777777" w:rsidTr="00B860FD">
        <w:trPr>
          <w:trHeight w:val="510"/>
          <w:jc w:val="center"/>
        </w:trPr>
        <w:tc>
          <w:tcPr>
            <w:tcW w:w="1446" w:type="dxa"/>
            <w:vMerge w:val="restart"/>
            <w:vAlign w:val="center"/>
          </w:tcPr>
          <w:p w14:paraId="48D36B07" w14:textId="77777777" w:rsidR="00F60E2F" w:rsidRPr="00AD3965" w:rsidRDefault="00F60E2F" w:rsidP="00F60E2F">
            <w:pPr>
              <w:spacing w:after="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信号喇叭</w:t>
            </w:r>
            <w:proofErr w:type="spellEnd"/>
          </w:p>
          <w:p w14:paraId="71BDC23B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  <w:proofErr w:type="spellStart"/>
            <w:r w:rsidRPr="00AD3965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雨刮清洗</w:t>
            </w:r>
            <w:proofErr w:type="spellEnd"/>
          </w:p>
        </w:tc>
        <w:tc>
          <w:tcPr>
            <w:tcW w:w="4958" w:type="dxa"/>
            <w:vAlign w:val="center"/>
          </w:tcPr>
          <w:p w14:paraId="17D157B5" w14:textId="77777777" w:rsidR="00F60E2F" w:rsidRPr="009A3B00" w:rsidRDefault="00F60E2F" w:rsidP="00F60E2F">
            <w:pPr>
              <w:tabs>
                <w:tab w:val="left" w:pos="0"/>
              </w:tabs>
              <w:spacing w:after="0"/>
              <w:contextualSpacing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9A3B00"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551E8169" w14:textId="77777777" w:rsidR="00F60E2F" w:rsidRPr="009A3B00" w:rsidRDefault="00F60E2F" w:rsidP="00B860FD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50D83DAD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4D898C35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30D4AEA9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90" w:type="dxa"/>
            <w:vAlign w:val="center"/>
          </w:tcPr>
          <w:p w14:paraId="6A3D6854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F60E2F" w:rsidRPr="00F14B60" w14:paraId="3702A931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12C2E38D" w14:textId="77777777" w:rsidR="00F60E2F" w:rsidRPr="002F1233" w:rsidRDefault="00F60E2F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59A0598F" w14:textId="77777777" w:rsidR="00F60E2F" w:rsidRPr="009A3B00" w:rsidRDefault="00F60E2F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90" w:type="dxa"/>
            <w:vAlign w:val="center"/>
          </w:tcPr>
          <w:p w14:paraId="7798ABC5" w14:textId="77777777" w:rsidR="00F60E2F" w:rsidRDefault="00F60E2F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EC2E03" w:rsidRPr="00F14B60" w14:paraId="1A981973" w14:textId="77777777" w:rsidTr="00B860FD">
        <w:trPr>
          <w:trHeight w:val="510"/>
          <w:jc w:val="center"/>
        </w:trPr>
        <w:tc>
          <w:tcPr>
            <w:tcW w:w="1446" w:type="dxa"/>
            <w:vMerge w:val="restart"/>
            <w:vAlign w:val="center"/>
          </w:tcPr>
          <w:p w14:paraId="7C2183C1" w14:textId="77777777" w:rsidR="00EC2E03" w:rsidRPr="002F1233" w:rsidRDefault="00EC2E03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  <w:r w:rsidRPr="00EC2E03">
              <w:rPr>
                <w:rFonts w:ascii="微软雅黑" w:eastAsia="微软雅黑" w:hAnsi="微软雅黑" w:cs="Times New Roman" w:hint="eastAsia"/>
                <w:sz w:val="24"/>
                <w:szCs w:val="24"/>
              </w:rPr>
              <w:t>空调系统</w:t>
            </w:r>
          </w:p>
        </w:tc>
        <w:tc>
          <w:tcPr>
            <w:tcW w:w="4958" w:type="dxa"/>
            <w:vAlign w:val="center"/>
          </w:tcPr>
          <w:p w14:paraId="2CC883D7" w14:textId="77777777" w:rsidR="00EC2E03" w:rsidRDefault="00EC2E03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2376AB58" w14:textId="77777777" w:rsidR="00EC2E03" w:rsidRDefault="00EC2E03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  <w:tr w:rsidR="00EC2E03" w:rsidRPr="00F14B60" w14:paraId="298C720D" w14:textId="77777777" w:rsidTr="00B860FD">
        <w:trPr>
          <w:trHeight w:val="510"/>
          <w:jc w:val="center"/>
        </w:trPr>
        <w:tc>
          <w:tcPr>
            <w:tcW w:w="1446" w:type="dxa"/>
            <w:vMerge/>
            <w:vAlign w:val="center"/>
          </w:tcPr>
          <w:p w14:paraId="58151962" w14:textId="77777777" w:rsidR="00EC2E03" w:rsidRPr="002F1233" w:rsidRDefault="00EC2E03" w:rsidP="00F60E2F">
            <w:pPr>
              <w:spacing w:after="0" w:line="440" w:lineRule="exact"/>
              <w:jc w:val="center"/>
              <w:rPr>
                <w:rFonts w:ascii="楷体" w:eastAsia="楷体" w:hAnsi="楷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4958" w:type="dxa"/>
            <w:vAlign w:val="center"/>
          </w:tcPr>
          <w:p w14:paraId="3C7B9ED1" w14:textId="77777777" w:rsidR="00EC2E03" w:rsidRDefault="00EC2E03" w:rsidP="00F60E2F">
            <w:pPr>
              <w:spacing w:after="0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  <w:t>2</w:t>
            </w:r>
            <w:r>
              <w:rPr>
                <w:rFonts w:ascii="微软雅黑" w:eastAsia="微软雅黑" w:hAnsi="微软雅黑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90" w:type="dxa"/>
            <w:vAlign w:val="center"/>
          </w:tcPr>
          <w:p w14:paraId="6D888613" w14:textId="77777777" w:rsidR="00EC2E03" w:rsidRDefault="00EC2E03" w:rsidP="00B860FD">
            <w:pPr>
              <w:spacing w:after="0"/>
              <w:jc w:val="both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</w:p>
        </w:tc>
      </w:tr>
    </w:tbl>
    <w:p w14:paraId="0C002CF9" w14:textId="77777777" w:rsidR="00A0468A" w:rsidRPr="00AD3965" w:rsidRDefault="00A0468A" w:rsidP="00AD3965">
      <w:pPr>
        <w:spacing w:after="0" w:line="240" w:lineRule="auto"/>
        <w:rPr>
          <w:rFonts w:ascii="宋体" w:hAnsi="宋体" w:cs="Times New Roman"/>
          <w:sz w:val="21"/>
          <w:szCs w:val="21"/>
          <w:lang w:val="en-US" w:eastAsia="zh-CN"/>
        </w:rPr>
      </w:pPr>
    </w:p>
    <w:p w14:paraId="7DCA1489" w14:textId="77777777" w:rsidR="003C6CE1" w:rsidRPr="001A2FC5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裁判签字：                                     </w:t>
      </w:r>
    </w:p>
    <w:p w14:paraId="4C82C1EE" w14:textId="7E7C9215" w:rsidR="00783E2D" w:rsidRDefault="003C6CE1" w:rsidP="0001226E">
      <w:pPr>
        <w:spacing w:after="0" w:line="640" w:lineRule="exact"/>
        <w:ind w:firstLineChars="2067" w:firstLine="4961"/>
        <w:rPr>
          <w:rFonts w:ascii="微软雅黑" w:eastAsia="微软雅黑" w:hAnsi="微软雅黑"/>
          <w:sz w:val="24"/>
          <w:szCs w:val="24"/>
          <w:lang w:eastAsia="zh-CN"/>
        </w:rPr>
      </w:pP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       期：                   年  </w:t>
      </w:r>
      <w:r w:rsidR="00123321">
        <w:rPr>
          <w:rFonts w:ascii="微软雅黑" w:eastAsia="微软雅黑" w:hAnsi="微软雅黑"/>
          <w:sz w:val="24"/>
          <w:szCs w:val="24"/>
          <w:lang w:eastAsia="zh-CN"/>
        </w:rPr>
        <w:t xml:space="preserve">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月 </w:t>
      </w:r>
      <w:r w:rsidR="00123321">
        <w:rPr>
          <w:rFonts w:ascii="微软雅黑" w:eastAsia="微软雅黑" w:hAnsi="微软雅黑"/>
          <w:sz w:val="24"/>
          <w:szCs w:val="24"/>
          <w:lang w:eastAsia="zh-CN"/>
        </w:rPr>
        <w:t xml:space="preserve">  </w:t>
      </w:r>
      <w:r w:rsidRPr="001A2FC5">
        <w:rPr>
          <w:rFonts w:ascii="微软雅黑" w:eastAsia="微软雅黑" w:hAnsi="微软雅黑" w:hint="eastAsia"/>
          <w:sz w:val="24"/>
          <w:szCs w:val="24"/>
          <w:lang w:eastAsia="zh-CN"/>
        </w:rPr>
        <w:t xml:space="preserve">  日</w:t>
      </w:r>
    </w:p>
    <w:sectPr w:rsidR="00783E2D" w:rsidSect="00700B40">
      <w:headerReference w:type="default" r:id="rId13"/>
      <w:footerReference w:type="first" r:id="rId14"/>
      <w:pgSz w:w="11906" w:h="16838" w:code="9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491C4" w14:textId="77777777" w:rsidR="00C6289B" w:rsidRDefault="00C6289B" w:rsidP="00313492">
      <w:r>
        <w:separator/>
      </w:r>
    </w:p>
    <w:p w14:paraId="6298FCAB" w14:textId="77777777" w:rsidR="00C6289B" w:rsidRDefault="00C6289B" w:rsidP="00313492"/>
    <w:p w14:paraId="22221EB0" w14:textId="77777777" w:rsidR="00C6289B" w:rsidRDefault="00C6289B"/>
  </w:endnote>
  <w:endnote w:type="continuationSeparator" w:id="0">
    <w:p w14:paraId="284058F1" w14:textId="77777777" w:rsidR="00C6289B" w:rsidRDefault="00C6289B" w:rsidP="00313492">
      <w:r>
        <w:continuationSeparator/>
      </w:r>
    </w:p>
    <w:p w14:paraId="47A0EC51" w14:textId="77777777" w:rsidR="00C6289B" w:rsidRDefault="00C6289B" w:rsidP="00313492"/>
    <w:p w14:paraId="0396C64E" w14:textId="77777777" w:rsidR="00C6289B" w:rsidRDefault="00C62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c.....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395"/>
      <w:gridCol w:w="1276"/>
      <w:gridCol w:w="4259"/>
    </w:tblGrid>
    <w:tr w:rsidR="00300343" w:rsidRPr="00893901" w14:paraId="2B6A8F16" w14:textId="77777777" w:rsidTr="001F6FF1">
      <w:tc>
        <w:tcPr>
          <w:tcW w:w="4395" w:type="dxa"/>
          <w:vAlign w:val="center"/>
          <w:hideMark/>
        </w:tcPr>
        <w:p w14:paraId="5591EC30" w14:textId="77777777" w:rsidR="00300343" w:rsidRPr="00B34163" w:rsidRDefault="00352127" w:rsidP="00C06E59">
          <w:pPr>
            <w:pStyle w:val="aa"/>
            <w:rPr>
              <w:lang w:val="fr-CA" w:eastAsia="zh-CN"/>
            </w:rPr>
          </w:pPr>
          <w:r w:rsidRPr="00B34163">
            <w:rPr>
              <w:lang w:val="fr-CA"/>
            </w:rPr>
            <w:t>Module</w:t>
          </w:r>
          <w:r w:rsidR="006B431D">
            <w:rPr>
              <w:rFonts w:hint="eastAsia"/>
              <w:lang w:val="fr-CA" w:eastAsia="zh-CN"/>
            </w:rPr>
            <w:t xml:space="preserve"> </w:t>
          </w:r>
          <w:r w:rsidR="00C06E59">
            <w:rPr>
              <w:rFonts w:hint="eastAsia"/>
              <w:lang w:val="fr-CA" w:eastAsia="zh-CN"/>
            </w:rPr>
            <w:t>C</w:t>
          </w:r>
        </w:p>
      </w:tc>
      <w:tc>
        <w:tcPr>
          <w:tcW w:w="1276" w:type="dxa"/>
          <w:vAlign w:val="center"/>
          <w:hideMark/>
        </w:tcPr>
        <w:p w14:paraId="5A1EC9E6" w14:textId="77777777" w:rsidR="00300343" w:rsidRPr="00893901" w:rsidRDefault="00300343" w:rsidP="00300343">
          <w:pPr>
            <w:pStyle w:val="aa"/>
            <w:jc w:val="center"/>
          </w:pPr>
          <w:r w:rsidRPr="00893901">
            <w:t xml:space="preserve">Version: </w:t>
          </w:r>
          <w:r w:rsidR="006E6918">
            <w:t>1</w:t>
          </w:r>
          <w:r w:rsidR="001F6FF1">
            <w:t>.0</w:t>
          </w:r>
        </w:p>
        <w:p w14:paraId="6A345BF0" w14:textId="77777777" w:rsidR="00300343" w:rsidRPr="00893901" w:rsidRDefault="008827AA" w:rsidP="00C06E59">
          <w:pPr>
            <w:pStyle w:val="aa"/>
            <w:jc w:val="center"/>
            <w:rPr>
              <w:lang w:eastAsia="zh-CN"/>
            </w:rPr>
          </w:pPr>
          <w:r>
            <w:t xml:space="preserve">Date: </w:t>
          </w:r>
          <w:r w:rsidR="00D652A9">
            <w:t>1</w:t>
          </w:r>
          <w:r w:rsidR="00C40BBC">
            <w:t>5</w:t>
          </w:r>
          <w:r w:rsidR="005F52C9">
            <w:rPr>
              <w:lang w:eastAsia="zh-CN"/>
            </w:rPr>
            <w:t>/</w:t>
          </w:r>
          <w:r w:rsidR="003B0426">
            <w:rPr>
              <w:lang w:eastAsia="zh-CN"/>
            </w:rPr>
            <w:t>9</w:t>
          </w:r>
          <w:r w:rsidR="005F52C9">
            <w:rPr>
              <w:lang w:eastAsia="zh-CN"/>
            </w:rPr>
            <w:t>/</w:t>
          </w:r>
          <w:r w:rsidR="00987821">
            <w:rPr>
              <w:lang w:eastAsia="zh-CN"/>
            </w:rPr>
            <w:t>2</w:t>
          </w:r>
          <w:r w:rsidR="00C40BBC">
            <w:rPr>
              <w:lang w:eastAsia="zh-CN"/>
            </w:rPr>
            <w:t>3</w:t>
          </w:r>
        </w:p>
      </w:tc>
      <w:tc>
        <w:tcPr>
          <w:tcW w:w="4259" w:type="dxa"/>
          <w:vAlign w:val="center"/>
          <w:hideMark/>
        </w:tcPr>
        <w:p w14:paraId="75B7E8CA" w14:textId="77777777" w:rsidR="00300343" w:rsidRPr="00893901" w:rsidRDefault="002933E0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6B431D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6B431D">
              <w:rPr>
                <w:noProof/>
              </w:rPr>
              <w:t>3</w:t>
            </w:r>
          </w:fldSimple>
        </w:p>
      </w:tc>
    </w:tr>
  </w:tbl>
  <w:p w14:paraId="320002A7" w14:textId="77777777" w:rsidR="00300343" w:rsidRDefault="00300343" w:rsidP="003003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425E" w14:textId="77777777" w:rsidR="00630EB3" w:rsidRPr="00B34163" w:rsidRDefault="00BD124E" w:rsidP="00F729AF">
    <w:pPr>
      <w:pStyle w:val="aa"/>
      <w:rPr>
        <w:sz w:val="16"/>
        <w:szCs w:val="16"/>
        <w:lang w:val="fr-CA"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66432" behindDoc="1" locked="0" layoutInCell="1" allowOverlap="1" wp14:anchorId="6245A7EF" wp14:editId="2548743C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12" name="Picture 1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410E">
      <w:rPr>
        <w:sz w:val="16"/>
        <w:szCs w:val="16"/>
        <w:lang w:val="fr-CA"/>
      </w:rPr>
      <w:t>Module</w:t>
    </w:r>
    <w:r w:rsidR="006B431D">
      <w:rPr>
        <w:rFonts w:hint="eastAsia"/>
        <w:sz w:val="16"/>
        <w:szCs w:val="16"/>
        <w:lang w:val="fr-CA" w:eastAsia="zh-CN"/>
      </w:rPr>
      <w:t xml:space="preserve"> </w:t>
    </w:r>
    <w:r w:rsidR="00C06E59">
      <w:rPr>
        <w:rFonts w:hint="eastAsia"/>
        <w:sz w:val="16"/>
        <w:szCs w:val="16"/>
        <w:lang w:val="fr-CA" w:eastAsia="zh-CN"/>
      </w:rPr>
      <w:t>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462C" w14:textId="77777777" w:rsidR="006E26EF" w:rsidRDefault="006E2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8269" w14:textId="77777777" w:rsidR="00C6289B" w:rsidRDefault="00C6289B">
      <w:r>
        <w:separator/>
      </w:r>
    </w:p>
  </w:footnote>
  <w:footnote w:type="continuationSeparator" w:id="0">
    <w:p w14:paraId="09DEDEFC" w14:textId="77777777" w:rsidR="00C6289B" w:rsidRDefault="00C6289B" w:rsidP="00313492">
      <w:r>
        <w:continuationSeparator/>
      </w:r>
    </w:p>
    <w:p w14:paraId="461D18FA" w14:textId="77777777" w:rsidR="00C6289B" w:rsidRDefault="00C6289B" w:rsidP="00313492"/>
    <w:p w14:paraId="655407D5" w14:textId="77777777" w:rsidR="00C6289B" w:rsidRDefault="00C628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CA90" w14:textId="77777777" w:rsidR="006E26EF" w:rsidRDefault="006E26EF" w:rsidP="00313492">
    <w:pPr>
      <w:pStyle w:val="a8"/>
    </w:pPr>
    <w:r w:rsidRPr="00A77E62"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05A00ACD" wp14:editId="67CB06E7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 w:eastAsia="zh-CN"/>
      </w:rPr>
      <w:drawing>
        <wp:anchor distT="0" distB="0" distL="114300" distR="114300" simplePos="0" relativeHeight="251662336" behindDoc="1" locked="0" layoutInCell="1" allowOverlap="1" wp14:anchorId="72D4C11A" wp14:editId="670105F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DD7A" w14:textId="77777777" w:rsidR="006E26EF" w:rsidRDefault="00BD124E" w:rsidP="00313492">
    <w:pPr>
      <w:pStyle w:val="a8"/>
    </w:pPr>
    <w:r w:rsidRPr="00BD124E">
      <w:rPr>
        <w:noProof/>
        <w:lang w:val="en-US" w:eastAsia="zh-CN"/>
      </w:rPr>
      <w:drawing>
        <wp:anchor distT="0" distB="0" distL="114300" distR="114300" simplePos="0" relativeHeight="251650048" behindDoc="1" locked="0" layoutInCell="1" allowOverlap="1" wp14:anchorId="2D4DE65D" wp14:editId="208B4246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10" name="Picture 1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 w:eastAsia="zh-CN"/>
      </w:rPr>
      <w:drawing>
        <wp:anchor distT="0" distB="0" distL="114300" distR="114300" simplePos="0" relativeHeight="251654144" behindDoc="1" locked="0" layoutInCell="1" allowOverlap="1" wp14:anchorId="197A2BA8" wp14:editId="7EE996A8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11" name="Picture 11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5753" w14:textId="77777777" w:rsidR="006E26EF" w:rsidRDefault="00BD124E" w:rsidP="00313492">
    <w:pPr>
      <w:pStyle w:val="a8"/>
      <w:rPr>
        <w:lang w:eastAsia="zh-CN"/>
      </w:rPr>
    </w:pPr>
    <w:r w:rsidRPr="00BD124E">
      <w:rPr>
        <w:noProof/>
        <w:lang w:val="en-US" w:eastAsia="zh-CN"/>
      </w:rPr>
      <w:drawing>
        <wp:anchor distT="0" distB="0" distL="114300" distR="114300" simplePos="0" relativeHeight="251677696" behindDoc="1" locked="0" layoutInCell="1" allowOverlap="1" wp14:anchorId="679FF7AA" wp14:editId="7EED14BD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 w:eastAsia="zh-CN"/>
      </w:rPr>
      <w:drawing>
        <wp:anchor distT="0" distB="0" distL="114300" distR="114300" simplePos="0" relativeHeight="251678720" behindDoc="1" locked="0" layoutInCell="1" allowOverlap="1" wp14:anchorId="68418AA6" wp14:editId="3570E30A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8F0EAE4"/>
    <w:lvl w:ilvl="0">
      <w:numFmt w:val="bullet"/>
      <w:lvlText w:val="*"/>
      <w:lvlJc w:val="left"/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47701"/>
    <w:multiLevelType w:val="hybridMultilevel"/>
    <w:tmpl w:val="416C5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77760E"/>
    <w:multiLevelType w:val="hybridMultilevel"/>
    <w:tmpl w:val="9140DB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FE7221E"/>
    <w:multiLevelType w:val="hybridMultilevel"/>
    <w:tmpl w:val="1130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25C477D5"/>
    <w:multiLevelType w:val="hybridMultilevel"/>
    <w:tmpl w:val="50FA1D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150BB0"/>
    <w:multiLevelType w:val="hybridMultilevel"/>
    <w:tmpl w:val="0C765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E90357"/>
    <w:multiLevelType w:val="hybridMultilevel"/>
    <w:tmpl w:val="7A98A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9D558B"/>
    <w:multiLevelType w:val="hybridMultilevel"/>
    <w:tmpl w:val="FCC26896"/>
    <w:lvl w:ilvl="0" w:tplc="BD423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590224"/>
    <w:multiLevelType w:val="hybridMultilevel"/>
    <w:tmpl w:val="41FA990A"/>
    <w:lvl w:ilvl="0" w:tplc="396EB90A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529E9"/>
    <w:multiLevelType w:val="hybridMultilevel"/>
    <w:tmpl w:val="074C2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AD792E"/>
    <w:multiLevelType w:val="hybridMultilevel"/>
    <w:tmpl w:val="05F617D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264AE6"/>
    <w:multiLevelType w:val="hybridMultilevel"/>
    <w:tmpl w:val="1AF23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345F1E"/>
    <w:multiLevelType w:val="hybridMultilevel"/>
    <w:tmpl w:val="8FC27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D62BB2"/>
    <w:multiLevelType w:val="hybridMultilevel"/>
    <w:tmpl w:val="40DC9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9A6688"/>
    <w:multiLevelType w:val="hybridMultilevel"/>
    <w:tmpl w:val="8A1E1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0B1D99"/>
    <w:multiLevelType w:val="hybridMultilevel"/>
    <w:tmpl w:val="55DEBB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7F06E3"/>
    <w:multiLevelType w:val="hybridMultilevel"/>
    <w:tmpl w:val="E42888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37610C"/>
    <w:multiLevelType w:val="hybridMultilevel"/>
    <w:tmpl w:val="898E6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8454522">
    <w:abstractNumId w:val="9"/>
  </w:num>
  <w:num w:numId="2" w16cid:durableId="363408574">
    <w:abstractNumId w:val="7"/>
  </w:num>
  <w:num w:numId="3" w16cid:durableId="2125416861">
    <w:abstractNumId w:val="6"/>
  </w:num>
  <w:num w:numId="4" w16cid:durableId="1408383672">
    <w:abstractNumId w:val="5"/>
  </w:num>
  <w:num w:numId="5" w16cid:durableId="2083479243">
    <w:abstractNumId w:val="4"/>
  </w:num>
  <w:num w:numId="6" w16cid:durableId="1015881072">
    <w:abstractNumId w:val="8"/>
  </w:num>
  <w:num w:numId="7" w16cid:durableId="1907718128">
    <w:abstractNumId w:val="3"/>
  </w:num>
  <w:num w:numId="8" w16cid:durableId="926425081">
    <w:abstractNumId w:val="2"/>
  </w:num>
  <w:num w:numId="9" w16cid:durableId="226458809">
    <w:abstractNumId w:val="1"/>
  </w:num>
  <w:num w:numId="10" w16cid:durableId="2049721681">
    <w:abstractNumId w:val="0"/>
  </w:num>
  <w:num w:numId="11" w16cid:durableId="344481158">
    <w:abstractNumId w:val="26"/>
  </w:num>
  <w:num w:numId="12" w16cid:durableId="566719929">
    <w:abstractNumId w:val="12"/>
  </w:num>
  <w:num w:numId="13" w16cid:durableId="1890341638">
    <w:abstractNumId w:val="25"/>
  </w:num>
  <w:num w:numId="14" w16cid:durableId="194007856">
    <w:abstractNumId w:val="12"/>
    <w:lvlOverride w:ilvl="0">
      <w:startOverride w:val="1"/>
    </w:lvlOverride>
  </w:num>
  <w:num w:numId="15" w16cid:durableId="30149603">
    <w:abstractNumId w:val="19"/>
  </w:num>
  <w:num w:numId="16" w16cid:durableId="1541937570">
    <w:abstractNumId w:val="16"/>
  </w:num>
  <w:num w:numId="17" w16cid:durableId="538906108">
    <w:abstractNumId w:val="11"/>
  </w:num>
  <w:num w:numId="18" w16cid:durableId="4329508">
    <w:abstractNumId w:val="34"/>
  </w:num>
  <w:num w:numId="19" w16cid:durableId="1497964248">
    <w:abstractNumId w:val="17"/>
  </w:num>
  <w:num w:numId="20" w16cid:durableId="1072462202">
    <w:abstractNumId w:val="15"/>
  </w:num>
  <w:num w:numId="21" w16cid:durableId="2025596141">
    <w:abstractNumId w:val="22"/>
  </w:num>
  <w:num w:numId="22" w16cid:durableId="1117408990">
    <w:abstractNumId w:val="36"/>
  </w:num>
  <w:num w:numId="23" w16cid:durableId="1662005431">
    <w:abstractNumId w:val="31"/>
  </w:num>
  <w:num w:numId="24" w16cid:durableId="1560704100">
    <w:abstractNumId w:val="21"/>
  </w:num>
  <w:num w:numId="25" w16cid:durableId="394820364">
    <w:abstractNumId w:val="29"/>
  </w:num>
  <w:num w:numId="26" w16cid:durableId="534201180">
    <w:abstractNumId w:val="20"/>
  </w:num>
  <w:num w:numId="27" w16cid:durableId="1773891972">
    <w:abstractNumId w:val="14"/>
  </w:num>
  <w:num w:numId="28" w16cid:durableId="536432389">
    <w:abstractNumId w:val="19"/>
  </w:num>
  <w:num w:numId="29" w16cid:durableId="966007063">
    <w:abstractNumId w:val="32"/>
  </w:num>
  <w:num w:numId="30" w16cid:durableId="2061202254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 w16cid:durableId="1426150546">
    <w:abstractNumId w:val="23"/>
  </w:num>
  <w:num w:numId="32" w16cid:durableId="2016682597">
    <w:abstractNumId w:val="13"/>
  </w:num>
  <w:num w:numId="33" w16cid:durableId="1146512998">
    <w:abstractNumId w:val="30"/>
  </w:num>
  <w:num w:numId="34" w16cid:durableId="698358501">
    <w:abstractNumId w:val="28"/>
  </w:num>
  <w:num w:numId="35" w16cid:durableId="1348368499">
    <w:abstractNumId w:val="18"/>
  </w:num>
  <w:num w:numId="36" w16cid:durableId="1207642502">
    <w:abstractNumId w:val="35"/>
  </w:num>
  <w:num w:numId="37" w16cid:durableId="1672174507">
    <w:abstractNumId w:val="27"/>
  </w:num>
  <w:num w:numId="38" w16cid:durableId="1781219104">
    <w:abstractNumId w:val="33"/>
  </w:num>
  <w:num w:numId="39" w16cid:durableId="7890065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B30"/>
    <w:rsid w:val="000009CA"/>
    <w:rsid w:val="00000A77"/>
    <w:rsid w:val="00000F70"/>
    <w:rsid w:val="00001C96"/>
    <w:rsid w:val="000032C7"/>
    <w:rsid w:val="000052D7"/>
    <w:rsid w:val="0000542A"/>
    <w:rsid w:val="000056F5"/>
    <w:rsid w:val="00011C82"/>
    <w:rsid w:val="0001226E"/>
    <w:rsid w:val="0001566C"/>
    <w:rsid w:val="00016080"/>
    <w:rsid w:val="00016DCE"/>
    <w:rsid w:val="00017C04"/>
    <w:rsid w:val="00022075"/>
    <w:rsid w:val="00025109"/>
    <w:rsid w:val="0002552D"/>
    <w:rsid w:val="000267A8"/>
    <w:rsid w:val="00027143"/>
    <w:rsid w:val="000272B6"/>
    <w:rsid w:val="00027E8F"/>
    <w:rsid w:val="00031CEA"/>
    <w:rsid w:val="00033459"/>
    <w:rsid w:val="00034EEE"/>
    <w:rsid w:val="0003526B"/>
    <w:rsid w:val="00036555"/>
    <w:rsid w:val="0003658E"/>
    <w:rsid w:val="00036C37"/>
    <w:rsid w:val="0004038D"/>
    <w:rsid w:val="00041D07"/>
    <w:rsid w:val="00042385"/>
    <w:rsid w:val="00047DB7"/>
    <w:rsid w:val="00050090"/>
    <w:rsid w:val="00050DCE"/>
    <w:rsid w:val="00052335"/>
    <w:rsid w:val="00052F6D"/>
    <w:rsid w:val="0005310D"/>
    <w:rsid w:val="0005331C"/>
    <w:rsid w:val="000622FA"/>
    <w:rsid w:val="00062325"/>
    <w:rsid w:val="00065392"/>
    <w:rsid w:val="00066641"/>
    <w:rsid w:val="00070255"/>
    <w:rsid w:val="0007029F"/>
    <w:rsid w:val="000730B1"/>
    <w:rsid w:val="00075015"/>
    <w:rsid w:val="00077250"/>
    <w:rsid w:val="00077A5B"/>
    <w:rsid w:val="00081EA9"/>
    <w:rsid w:val="000822F7"/>
    <w:rsid w:val="000823B6"/>
    <w:rsid w:val="00085E20"/>
    <w:rsid w:val="000865AE"/>
    <w:rsid w:val="00086651"/>
    <w:rsid w:val="00086F57"/>
    <w:rsid w:val="0009465A"/>
    <w:rsid w:val="000947ED"/>
    <w:rsid w:val="00094B06"/>
    <w:rsid w:val="00095C97"/>
    <w:rsid w:val="00095CEE"/>
    <w:rsid w:val="000A0197"/>
    <w:rsid w:val="000A0626"/>
    <w:rsid w:val="000A10EE"/>
    <w:rsid w:val="000A29CA"/>
    <w:rsid w:val="000A2D55"/>
    <w:rsid w:val="000A60E8"/>
    <w:rsid w:val="000A6851"/>
    <w:rsid w:val="000A690D"/>
    <w:rsid w:val="000A724D"/>
    <w:rsid w:val="000A78EA"/>
    <w:rsid w:val="000B13B3"/>
    <w:rsid w:val="000B1B3D"/>
    <w:rsid w:val="000B27A6"/>
    <w:rsid w:val="000B43E2"/>
    <w:rsid w:val="000B6CAB"/>
    <w:rsid w:val="000D27CA"/>
    <w:rsid w:val="000D2BCE"/>
    <w:rsid w:val="000D2FAE"/>
    <w:rsid w:val="000D5E11"/>
    <w:rsid w:val="000D6CCE"/>
    <w:rsid w:val="000D7E39"/>
    <w:rsid w:val="000E219D"/>
    <w:rsid w:val="000E4BA4"/>
    <w:rsid w:val="000E74A5"/>
    <w:rsid w:val="000F0489"/>
    <w:rsid w:val="000F0BDE"/>
    <w:rsid w:val="000F0ED3"/>
    <w:rsid w:val="000F12FF"/>
    <w:rsid w:val="000F1CE0"/>
    <w:rsid w:val="000F4A5C"/>
    <w:rsid w:val="000F5410"/>
    <w:rsid w:val="000F5B2D"/>
    <w:rsid w:val="0010078B"/>
    <w:rsid w:val="00101213"/>
    <w:rsid w:val="00101874"/>
    <w:rsid w:val="00102BE6"/>
    <w:rsid w:val="00105B24"/>
    <w:rsid w:val="001067AD"/>
    <w:rsid w:val="00107F96"/>
    <w:rsid w:val="00111AED"/>
    <w:rsid w:val="001128CC"/>
    <w:rsid w:val="001134BE"/>
    <w:rsid w:val="00113949"/>
    <w:rsid w:val="00113ED3"/>
    <w:rsid w:val="001140C3"/>
    <w:rsid w:val="00114B6F"/>
    <w:rsid w:val="001155C9"/>
    <w:rsid w:val="00116089"/>
    <w:rsid w:val="00116897"/>
    <w:rsid w:val="00117277"/>
    <w:rsid w:val="001172EF"/>
    <w:rsid w:val="00120AFD"/>
    <w:rsid w:val="00122F03"/>
    <w:rsid w:val="00122FB2"/>
    <w:rsid w:val="00123229"/>
    <w:rsid w:val="00123321"/>
    <w:rsid w:val="00123676"/>
    <w:rsid w:val="00123703"/>
    <w:rsid w:val="00123D75"/>
    <w:rsid w:val="00123E24"/>
    <w:rsid w:val="0012553C"/>
    <w:rsid w:val="0012781C"/>
    <w:rsid w:val="00130583"/>
    <w:rsid w:val="00134547"/>
    <w:rsid w:val="0013576F"/>
    <w:rsid w:val="00137D9C"/>
    <w:rsid w:val="00137DE2"/>
    <w:rsid w:val="001404C2"/>
    <w:rsid w:val="00146373"/>
    <w:rsid w:val="00147286"/>
    <w:rsid w:val="0014755B"/>
    <w:rsid w:val="00150C73"/>
    <w:rsid w:val="0015173B"/>
    <w:rsid w:val="001559E9"/>
    <w:rsid w:val="00160028"/>
    <w:rsid w:val="00160B81"/>
    <w:rsid w:val="0016218E"/>
    <w:rsid w:val="001622F4"/>
    <w:rsid w:val="001625AC"/>
    <w:rsid w:val="0016353B"/>
    <w:rsid w:val="0016417C"/>
    <w:rsid w:val="00166781"/>
    <w:rsid w:val="001702F8"/>
    <w:rsid w:val="001718C6"/>
    <w:rsid w:val="00173FF1"/>
    <w:rsid w:val="00174D74"/>
    <w:rsid w:val="00175557"/>
    <w:rsid w:val="001757E0"/>
    <w:rsid w:val="001766CD"/>
    <w:rsid w:val="00182077"/>
    <w:rsid w:val="0018392B"/>
    <w:rsid w:val="00185406"/>
    <w:rsid w:val="00185D07"/>
    <w:rsid w:val="00187068"/>
    <w:rsid w:val="00187A05"/>
    <w:rsid w:val="0019128F"/>
    <w:rsid w:val="00191587"/>
    <w:rsid w:val="00192D2B"/>
    <w:rsid w:val="00194AA9"/>
    <w:rsid w:val="0019581E"/>
    <w:rsid w:val="001967EA"/>
    <w:rsid w:val="001A2232"/>
    <w:rsid w:val="001A29BB"/>
    <w:rsid w:val="001A554B"/>
    <w:rsid w:val="001A595C"/>
    <w:rsid w:val="001A6190"/>
    <w:rsid w:val="001B017F"/>
    <w:rsid w:val="001B0E1F"/>
    <w:rsid w:val="001B2A33"/>
    <w:rsid w:val="001B46C1"/>
    <w:rsid w:val="001B50DE"/>
    <w:rsid w:val="001C1998"/>
    <w:rsid w:val="001C2B30"/>
    <w:rsid w:val="001C4122"/>
    <w:rsid w:val="001C4647"/>
    <w:rsid w:val="001C4972"/>
    <w:rsid w:val="001C4B53"/>
    <w:rsid w:val="001C5F88"/>
    <w:rsid w:val="001C7A94"/>
    <w:rsid w:val="001D1343"/>
    <w:rsid w:val="001D171D"/>
    <w:rsid w:val="001D5451"/>
    <w:rsid w:val="001D61B1"/>
    <w:rsid w:val="001E07E8"/>
    <w:rsid w:val="001E0AC9"/>
    <w:rsid w:val="001E0C02"/>
    <w:rsid w:val="001E4FDC"/>
    <w:rsid w:val="001E750A"/>
    <w:rsid w:val="001F0821"/>
    <w:rsid w:val="001F0EB1"/>
    <w:rsid w:val="001F1535"/>
    <w:rsid w:val="001F1718"/>
    <w:rsid w:val="001F6FF1"/>
    <w:rsid w:val="00201DAD"/>
    <w:rsid w:val="0020352C"/>
    <w:rsid w:val="00204E10"/>
    <w:rsid w:val="002073A4"/>
    <w:rsid w:val="00210DB0"/>
    <w:rsid w:val="00210EF3"/>
    <w:rsid w:val="00211492"/>
    <w:rsid w:val="00212F26"/>
    <w:rsid w:val="00213FDD"/>
    <w:rsid w:val="002153DE"/>
    <w:rsid w:val="00215E18"/>
    <w:rsid w:val="00220727"/>
    <w:rsid w:val="00220758"/>
    <w:rsid w:val="00224D40"/>
    <w:rsid w:val="0023001D"/>
    <w:rsid w:val="0023209F"/>
    <w:rsid w:val="00234807"/>
    <w:rsid w:val="00236027"/>
    <w:rsid w:val="00237E08"/>
    <w:rsid w:val="00240288"/>
    <w:rsid w:val="0024037F"/>
    <w:rsid w:val="00242C96"/>
    <w:rsid w:val="00244BF0"/>
    <w:rsid w:val="00244C30"/>
    <w:rsid w:val="00246D24"/>
    <w:rsid w:val="002551B6"/>
    <w:rsid w:val="00255388"/>
    <w:rsid w:val="0025660C"/>
    <w:rsid w:val="00260BB5"/>
    <w:rsid w:val="002625F9"/>
    <w:rsid w:val="00262F17"/>
    <w:rsid w:val="00264082"/>
    <w:rsid w:val="00264847"/>
    <w:rsid w:val="00265DD2"/>
    <w:rsid w:val="00266D3E"/>
    <w:rsid w:val="00267D7C"/>
    <w:rsid w:val="00270C1D"/>
    <w:rsid w:val="00271CB6"/>
    <w:rsid w:val="0027354B"/>
    <w:rsid w:val="0027398D"/>
    <w:rsid w:val="002757ED"/>
    <w:rsid w:val="0027629C"/>
    <w:rsid w:val="00276B3F"/>
    <w:rsid w:val="00277475"/>
    <w:rsid w:val="0029024D"/>
    <w:rsid w:val="00292713"/>
    <w:rsid w:val="002933E0"/>
    <w:rsid w:val="002964ED"/>
    <w:rsid w:val="002A1B54"/>
    <w:rsid w:val="002A3A74"/>
    <w:rsid w:val="002A4B30"/>
    <w:rsid w:val="002B00C9"/>
    <w:rsid w:val="002B1320"/>
    <w:rsid w:val="002B2923"/>
    <w:rsid w:val="002B2D50"/>
    <w:rsid w:val="002B2E2A"/>
    <w:rsid w:val="002B310D"/>
    <w:rsid w:val="002B567C"/>
    <w:rsid w:val="002B6205"/>
    <w:rsid w:val="002B772B"/>
    <w:rsid w:val="002B7848"/>
    <w:rsid w:val="002C149B"/>
    <w:rsid w:val="002C176B"/>
    <w:rsid w:val="002C5D88"/>
    <w:rsid w:val="002C6715"/>
    <w:rsid w:val="002C7B6A"/>
    <w:rsid w:val="002D2E0E"/>
    <w:rsid w:val="002D3DBD"/>
    <w:rsid w:val="002D457F"/>
    <w:rsid w:val="002D62F8"/>
    <w:rsid w:val="002D6985"/>
    <w:rsid w:val="002E098A"/>
    <w:rsid w:val="002E2E4D"/>
    <w:rsid w:val="002E3708"/>
    <w:rsid w:val="002E3CBC"/>
    <w:rsid w:val="002E4238"/>
    <w:rsid w:val="002E4842"/>
    <w:rsid w:val="002E48EF"/>
    <w:rsid w:val="002E49A6"/>
    <w:rsid w:val="002E5C4E"/>
    <w:rsid w:val="002E6918"/>
    <w:rsid w:val="002E79DC"/>
    <w:rsid w:val="002F1233"/>
    <w:rsid w:val="002F1257"/>
    <w:rsid w:val="002F31A6"/>
    <w:rsid w:val="002F3E3B"/>
    <w:rsid w:val="002F4B4F"/>
    <w:rsid w:val="002F772F"/>
    <w:rsid w:val="003002A3"/>
    <w:rsid w:val="003002A7"/>
    <w:rsid w:val="00300343"/>
    <w:rsid w:val="00301C1C"/>
    <w:rsid w:val="00302336"/>
    <w:rsid w:val="00303879"/>
    <w:rsid w:val="00310D95"/>
    <w:rsid w:val="00312540"/>
    <w:rsid w:val="003133A3"/>
    <w:rsid w:val="00313492"/>
    <w:rsid w:val="003147E8"/>
    <w:rsid w:val="003163D7"/>
    <w:rsid w:val="00316963"/>
    <w:rsid w:val="0031790F"/>
    <w:rsid w:val="00320ECF"/>
    <w:rsid w:val="0032135D"/>
    <w:rsid w:val="003214B3"/>
    <w:rsid w:val="00324B98"/>
    <w:rsid w:val="00326341"/>
    <w:rsid w:val="00331DEF"/>
    <w:rsid w:val="00331EEE"/>
    <w:rsid w:val="00332314"/>
    <w:rsid w:val="003339B6"/>
    <w:rsid w:val="003343FA"/>
    <w:rsid w:val="0033550D"/>
    <w:rsid w:val="00336548"/>
    <w:rsid w:val="00337865"/>
    <w:rsid w:val="00337F7C"/>
    <w:rsid w:val="00340C21"/>
    <w:rsid w:val="00341D8F"/>
    <w:rsid w:val="00344D5D"/>
    <w:rsid w:val="00347778"/>
    <w:rsid w:val="00352127"/>
    <w:rsid w:val="003525B6"/>
    <w:rsid w:val="00353897"/>
    <w:rsid w:val="00353C90"/>
    <w:rsid w:val="003541EB"/>
    <w:rsid w:val="00354297"/>
    <w:rsid w:val="00363918"/>
    <w:rsid w:val="003641C7"/>
    <w:rsid w:val="00367B58"/>
    <w:rsid w:val="00370420"/>
    <w:rsid w:val="00370D17"/>
    <w:rsid w:val="0037208B"/>
    <w:rsid w:val="003722FA"/>
    <w:rsid w:val="003723B5"/>
    <w:rsid w:val="00372899"/>
    <w:rsid w:val="0037545E"/>
    <w:rsid w:val="003757DF"/>
    <w:rsid w:val="00377A1A"/>
    <w:rsid w:val="0038099A"/>
    <w:rsid w:val="00380F9A"/>
    <w:rsid w:val="00381853"/>
    <w:rsid w:val="00381B19"/>
    <w:rsid w:val="0038292A"/>
    <w:rsid w:val="00384E2F"/>
    <w:rsid w:val="0038552C"/>
    <w:rsid w:val="003859EB"/>
    <w:rsid w:val="0038649E"/>
    <w:rsid w:val="00387179"/>
    <w:rsid w:val="0039249C"/>
    <w:rsid w:val="0039632C"/>
    <w:rsid w:val="00396FD2"/>
    <w:rsid w:val="003A01D2"/>
    <w:rsid w:val="003A1F0E"/>
    <w:rsid w:val="003A2211"/>
    <w:rsid w:val="003A3137"/>
    <w:rsid w:val="003A34F0"/>
    <w:rsid w:val="003A72F8"/>
    <w:rsid w:val="003B00AC"/>
    <w:rsid w:val="003B0426"/>
    <w:rsid w:val="003B3543"/>
    <w:rsid w:val="003B419F"/>
    <w:rsid w:val="003B4F33"/>
    <w:rsid w:val="003B6650"/>
    <w:rsid w:val="003B6D8F"/>
    <w:rsid w:val="003B7447"/>
    <w:rsid w:val="003C05FC"/>
    <w:rsid w:val="003C11C9"/>
    <w:rsid w:val="003C2520"/>
    <w:rsid w:val="003C296E"/>
    <w:rsid w:val="003C3361"/>
    <w:rsid w:val="003C4A3D"/>
    <w:rsid w:val="003C6CE1"/>
    <w:rsid w:val="003D124D"/>
    <w:rsid w:val="003D3F51"/>
    <w:rsid w:val="003D3F52"/>
    <w:rsid w:val="003D455D"/>
    <w:rsid w:val="003D56A0"/>
    <w:rsid w:val="003E0721"/>
    <w:rsid w:val="003E231B"/>
    <w:rsid w:val="003E4639"/>
    <w:rsid w:val="003E49AF"/>
    <w:rsid w:val="003E4B7F"/>
    <w:rsid w:val="003E5524"/>
    <w:rsid w:val="003E57E5"/>
    <w:rsid w:val="003F14F2"/>
    <w:rsid w:val="003F24DC"/>
    <w:rsid w:val="003F2E96"/>
    <w:rsid w:val="003F5DC8"/>
    <w:rsid w:val="003F5EBB"/>
    <w:rsid w:val="003F7EA5"/>
    <w:rsid w:val="004009FD"/>
    <w:rsid w:val="00410159"/>
    <w:rsid w:val="004107BE"/>
    <w:rsid w:val="00410895"/>
    <w:rsid w:val="00413188"/>
    <w:rsid w:val="00413800"/>
    <w:rsid w:val="00414214"/>
    <w:rsid w:val="00414E4C"/>
    <w:rsid w:val="004153C4"/>
    <w:rsid w:val="0041602D"/>
    <w:rsid w:val="004165AB"/>
    <w:rsid w:val="00417FA0"/>
    <w:rsid w:val="00420E4B"/>
    <w:rsid w:val="00426836"/>
    <w:rsid w:val="004268D8"/>
    <w:rsid w:val="00427F54"/>
    <w:rsid w:val="00430E82"/>
    <w:rsid w:val="004319B4"/>
    <w:rsid w:val="00431B24"/>
    <w:rsid w:val="00432A7F"/>
    <w:rsid w:val="00434B32"/>
    <w:rsid w:val="00437D1F"/>
    <w:rsid w:val="00441851"/>
    <w:rsid w:val="00443706"/>
    <w:rsid w:val="0044445A"/>
    <w:rsid w:val="004449E0"/>
    <w:rsid w:val="00447E13"/>
    <w:rsid w:val="00451544"/>
    <w:rsid w:val="00452C66"/>
    <w:rsid w:val="00454ED7"/>
    <w:rsid w:val="004605D7"/>
    <w:rsid w:val="0046098A"/>
    <w:rsid w:val="0046163F"/>
    <w:rsid w:val="00462CB3"/>
    <w:rsid w:val="00463376"/>
    <w:rsid w:val="004643EA"/>
    <w:rsid w:val="004665C9"/>
    <w:rsid w:val="00466779"/>
    <w:rsid w:val="00467989"/>
    <w:rsid w:val="00467DA2"/>
    <w:rsid w:val="004702D6"/>
    <w:rsid w:val="00470DFB"/>
    <w:rsid w:val="00471633"/>
    <w:rsid w:val="00471ECA"/>
    <w:rsid w:val="00472818"/>
    <w:rsid w:val="00475669"/>
    <w:rsid w:val="0047642E"/>
    <w:rsid w:val="004816C5"/>
    <w:rsid w:val="00481CAB"/>
    <w:rsid w:val="004826F3"/>
    <w:rsid w:val="00482829"/>
    <w:rsid w:val="0048442F"/>
    <w:rsid w:val="0048444B"/>
    <w:rsid w:val="004872B7"/>
    <w:rsid w:val="00490111"/>
    <w:rsid w:val="00493399"/>
    <w:rsid w:val="00493424"/>
    <w:rsid w:val="0049389A"/>
    <w:rsid w:val="004961BB"/>
    <w:rsid w:val="004966C8"/>
    <w:rsid w:val="004978E0"/>
    <w:rsid w:val="004A01C2"/>
    <w:rsid w:val="004A056C"/>
    <w:rsid w:val="004A1857"/>
    <w:rsid w:val="004A45B3"/>
    <w:rsid w:val="004A6718"/>
    <w:rsid w:val="004B1B70"/>
    <w:rsid w:val="004B1FBD"/>
    <w:rsid w:val="004B24A4"/>
    <w:rsid w:val="004B3A97"/>
    <w:rsid w:val="004B6102"/>
    <w:rsid w:val="004B6219"/>
    <w:rsid w:val="004B638E"/>
    <w:rsid w:val="004B6860"/>
    <w:rsid w:val="004B6D7F"/>
    <w:rsid w:val="004C6226"/>
    <w:rsid w:val="004C6FC5"/>
    <w:rsid w:val="004C77A7"/>
    <w:rsid w:val="004D194A"/>
    <w:rsid w:val="004D198A"/>
    <w:rsid w:val="004D3337"/>
    <w:rsid w:val="004D5899"/>
    <w:rsid w:val="004D7C2F"/>
    <w:rsid w:val="004E0C32"/>
    <w:rsid w:val="004E1094"/>
    <w:rsid w:val="004E35FC"/>
    <w:rsid w:val="004E4AA2"/>
    <w:rsid w:val="004E63CD"/>
    <w:rsid w:val="004E6486"/>
    <w:rsid w:val="004E6A88"/>
    <w:rsid w:val="004E6D0F"/>
    <w:rsid w:val="004E7F3C"/>
    <w:rsid w:val="004F390C"/>
    <w:rsid w:val="004F4744"/>
    <w:rsid w:val="005023F0"/>
    <w:rsid w:val="005064B9"/>
    <w:rsid w:val="005065B1"/>
    <w:rsid w:val="00507129"/>
    <w:rsid w:val="00507DB7"/>
    <w:rsid w:val="0051160D"/>
    <w:rsid w:val="0051277D"/>
    <w:rsid w:val="005140B3"/>
    <w:rsid w:val="0051467E"/>
    <w:rsid w:val="00514E4F"/>
    <w:rsid w:val="00515460"/>
    <w:rsid w:val="0051761D"/>
    <w:rsid w:val="00522A62"/>
    <w:rsid w:val="005241B3"/>
    <w:rsid w:val="005241D9"/>
    <w:rsid w:val="005249E0"/>
    <w:rsid w:val="0052590F"/>
    <w:rsid w:val="005261C6"/>
    <w:rsid w:val="00526ABE"/>
    <w:rsid w:val="005275F6"/>
    <w:rsid w:val="00530041"/>
    <w:rsid w:val="00532910"/>
    <w:rsid w:val="00534113"/>
    <w:rsid w:val="00534791"/>
    <w:rsid w:val="00535EA5"/>
    <w:rsid w:val="00536D58"/>
    <w:rsid w:val="00537F03"/>
    <w:rsid w:val="00540ECE"/>
    <w:rsid w:val="005415A9"/>
    <w:rsid w:val="00545CD7"/>
    <w:rsid w:val="00546081"/>
    <w:rsid w:val="00547C51"/>
    <w:rsid w:val="0055047D"/>
    <w:rsid w:val="00550723"/>
    <w:rsid w:val="00553861"/>
    <w:rsid w:val="00562A4C"/>
    <w:rsid w:val="00565935"/>
    <w:rsid w:val="0056650B"/>
    <w:rsid w:val="00566FAF"/>
    <w:rsid w:val="005675F7"/>
    <w:rsid w:val="0056761C"/>
    <w:rsid w:val="00567785"/>
    <w:rsid w:val="0057014C"/>
    <w:rsid w:val="00570B67"/>
    <w:rsid w:val="005732BF"/>
    <w:rsid w:val="0057373C"/>
    <w:rsid w:val="00573B09"/>
    <w:rsid w:val="00574758"/>
    <w:rsid w:val="00575611"/>
    <w:rsid w:val="00576164"/>
    <w:rsid w:val="00580878"/>
    <w:rsid w:val="00582354"/>
    <w:rsid w:val="00583047"/>
    <w:rsid w:val="00583DCE"/>
    <w:rsid w:val="00584467"/>
    <w:rsid w:val="00584822"/>
    <w:rsid w:val="00584C9F"/>
    <w:rsid w:val="00585EB4"/>
    <w:rsid w:val="00586527"/>
    <w:rsid w:val="00586D82"/>
    <w:rsid w:val="00591219"/>
    <w:rsid w:val="00593A56"/>
    <w:rsid w:val="00593E3F"/>
    <w:rsid w:val="005959E5"/>
    <w:rsid w:val="005A10FB"/>
    <w:rsid w:val="005A5BB7"/>
    <w:rsid w:val="005A5D12"/>
    <w:rsid w:val="005A75E9"/>
    <w:rsid w:val="005A7752"/>
    <w:rsid w:val="005B0446"/>
    <w:rsid w:val="005B1842"/>
    <w:rsid w:val="005B2481"/>
    <w:rsid w:val="005B2B08"/>
    <w:rsid w:val="005B41B9"/>
    <w:rsid w:val="005C0D49"/>
    <w:rsid w:val="005C1F3D"/>
    <w:rsid w:val="005C30D2"/>
    <w:rsid w:val="005D00E1"/>
    <w:rsid w:val="005D0554"/>
    <w:rsid w:val="005D668A"/>
    <w:rsid w:val="005D7192"/>
    <w:rsid w:val="005D74B2"/>
    <w:rsid w:val="005E69BF"/>
    <w:rsid w:val="005E7FB0"/>
    <w:rsid w:val="005F01CC"/>
    <w:rsid w:val="005F030A"/>
    <w:rsid w:val="005F044A"/>
    <w:rsid w:val="005F20AB"/>
    <w:rsid w:val="005F22FD"/>
    <w:rsid w:val="005F52C9"/>
    <w:rsid w:val="005F6145"/>
    <w:rsid w:val="005F7018"/>
    <w:rsid w:val="00600550"/>
    <w:rsid w:val="006018DD"/>
    <w:rsid w:val="006022BB"/>
    <w:rsid w:val="006023B5"/>
    <w:rsid w:val="00604105"/>
    <w:rsid w:val="0061240A"/>
    <w:rsid w:val="0061316F"/>
    <w:rsid w:val="00613C67"/>
    <w:rsid w:val="006141C4"/>
    <w:rsid w:val="00617FC6"/>
    <w:rsid w:val="00621B6F"/>
    <w:rsid w:val="00621C0A"/>
    <w:rsid w:val="00623743"/>
    <w:rsid w:val="006243E4"/>
    <w:rsid w:val="00625916"/>
    <w:rsid w:val="00627C3A"/>
    <w:rsid w:val="00630EB3"/>
    <w:rsid w:val="00631121"/>
    <w:rsid w:val="00631B5A"/>
    <w:rsid w:val="006341D5"/>
    <w:rsid w:val="006349C2"/>
    <w:rsid w:val="0063679F"/>
    <w:rsid w:val="00636901"/>
    <w:rsid w:val="006369CB"/>
    <w:rsid w:val="00642E84"/>
    <w:rsid w:val="00643C04"/>
    <w:rsid w:val="006454BC"/>
    <w:rsid w:val="00646EB5"/>
    <w:rsid w:val="00651444"/>
    <w:rsid w:val="00652F22"/>
    <w:rsid w:val="00653424"/>
    <w:rsid w:val="00655CCA"/>
    <w:rsid w:val="00657950"/>
    <w:rsid w:val="00660784"/>
    <w:rsid w:val="00662407"/>
    <w:rsid w:val="00663BF6"/>
    <w:rsid w:val="006705BD"/>
    <w:rsid w:val="00673AA4"/>
    <w:rsid w:val="006746AA"/>
    <w:rsid w:val="0067558B"/>
    <w:rsid w:val="00675B99"/>
    <w:rsid w:val="00675C64"/>
    <w:rsid w:val="006760FC"/>
    <w:rsid w:val="0067632F"/>
    <w:rsid w:val="00676E64"/>
    <w:rsid w:val="006770E5"/>
    <w:rsid w:val="00677A9A"/>
    <w:rsid w:val="00682A90"/>
    <w:rsid w:val="00684A05"/>
    <w:rsid w:val="0068532E"/>
    <w:rsid w:val="00686535"/>
    <w:rsid w:val="0068739B"/>
    <w:rsid w:val="00690259"/>
    <w:rsid w:val="00691016"/>
    <w:rsid w:val="00692934"/>
    <w:rsid w:val="00692D20"/>
    <w:rsid w:val="00693C41"/>
    <w:rsid w:val="00694802"/>
    <w:rsid w:val="00694FB3"/>
    <w:rsid w:val="006A18AF"/>
    <w:rsid w:val="006A2D5E"/>
    <w:rsid w:val="006A3685"/>
    <w:rsid w:val="006A70D0"/>
    <w:rsid w:val="006B3A07"/>
    <w:rsid w:val="006B42FD"/>
    <w:rsid w:val="006B431D"/>
    <w:rsid w:val="006B4AC2"/>
    <w:rsid w:val="006B600D"/>
    <w:rsid w:val="006B793A"/>
    <w:rsid w:val="006B7ACC"/>
    <w:rsid w:val="006B7B9F"/>
    <w:rsid w:val="006C0148"/>
    <w:rsid w:val="006C0B6E"/>
    <w:rsid w:val="006C2680"/>
    <w:rsid w:val="006C2AD3"/>
    <w:rsid w:val="006C46E7"/>
    <w:rsid w:val="006C5674"/>
    <w:rsid w:val="006C75BD"/>
    <w:rsid w:val="006C771F"/>
    <w:rsid w:val="006C7A49"/>
    <w:rsid w:val="006C7EE7"/>
    <w:rsid w:val="006D184D"/>
    <w:rsid w:val="006D33B6"/>
    <w:rsid w:val="006D5E74"/>
    <w:rsid w:val="006D698A"/>
    <w:rsid w:val="006D6C70"/>
    <w:rsid w:val="006D71FB"/>
    <w:rsid w:val="006E08BC"/>
    <w:rsid w:val="006E1DCE"/>
    <w:rsid w:val="006E26EF"/>
    <w:rsid w:val="006E6176"/>
    <w:rsid w:val="006E6918"/>
    <w:rsid w:val="006E741D"/>
    <w:rsid w:val="006F350D"/>
    <w:rsid w:val="006F3DA4"/>
    <w:rsid w:val="006F5565"/>
    <w:rsid w:val="006F73F6"/>
    <w:rsid w:val="006F7AFD"/>
    <w:rsid w:val="00700B40"/>
    <w:rsid w:val="007026A1"/>
    <w:rsid w:val="00703B8F"/>
    <w:rsid w:val="00704948"/>
    <w:rsid w:val="00707E27"/>
    <w:rsid w:val="00710875"/>
    <w:rsid w:val="00711434"/>
    <w:rsid w:val="00711BB4"/>
    <w:rsid w:val="007123DA"/>
    <w:rsid w:val="00714771"/>
    <w:rsid w:val="0071492C"/>
    <w:rsid w:val="00717189"/>
    <w:rsid w:val="007224E0"/>
    <w:rsid w:val="0072402B"/>
    <w:rsid w:val="0072470B"/>
    <w:rsid w:val="0072694D"/>
    <w:rsid w:val="00726A66"/>
    <w:rsid w:val="00731F1C"/>
    <w:rsid w:val="007340A7"/>
    <w:rsid w:val="00734436"/>
    <w:rsid w:val="00734E5A"/>
    <w:rsid w:val="007351E2"/>
    <w:rsid w:val="00736709"/>
    <w:rsid w:val="00740131"/>
    <w:rsid w:val="007407AA"/>
    <w:rsid w:val="0074113C"/>
    <w:rsid w:val="00742184"/>
    <w:rsid w:val="007422DE"/>
    <w:rsid w:val="00742CAD"/>
    <w:rsid w:val="00746B50"/>
    <w:rsid w:val="00746B8F"/>
    <w:rsid w:val="00746ED8"/>
    <w:rsid w:val="00747CCC"/>
    <w:rsid w:val="00750E17"/>
    <w:rsid w:val="007519A4"/>
    <w:rsid w:val="00752BC1"/>
    <w:rsid w:val="007540FA"/>
    <w:rsid w:val="00755E2A"/>
    <w:rsid w:val="007569D4"/>
    <w:rsid w:val="00757143"/>
    <w:rsid w:val="007604D7"/>
    <w:rsid w:val="00760A16"/>
    <w:rsid w:val="00762A07"/>
    <w:rsid w:val="00763A28"/>
    <w:rsid w:val="00766129"/>
    <w:rsid w:val="007725FD"/>
    <w:rsid w:val="00773BFD"/>
    <w:rsid w:val="00775CF8"/>
    <w:rsid w:val="007766E6"/>
    <w:rsid w:val="00777F3B"/>
    <w:rsid w:val="00780B43"/>
    <w:rsid w:val="00780EEE"/>
    <w:rsid w:val="007818A8"/>
    <w:rsid w:val="00783374"/>
    <w:rsid w:val="00783E2D"/>
    <w:rsid w:val="007845CA"/>
    <w:rsid w:val="007909FC"/>
    <w:rsid w:val="00791C72"/>
    <w:rsid w:val="007922F8"/>
    <w:rsid w:val="007935B9"/>
    <w:rsid w:val="0079471E"/>
    <w:rsid w:val="007A4A99"/>
    <w:rsid w:val="007A4C1D"/>
    <w:rsid w:val="007A65C6"/>
    <w:rsid w:val="007B74A1"/>
    <w:rsid w:val="007C04F7"/>
    <w:rsid w:val="007C0A63"/>
    <w:rsid w:val="007C1262"/>
    <w:rsid w:val="007C4BB2"/>
    <w:rsid w:val="007C5127"/>
    <w:rsid w:val="007C709C"/>
    <w:rsid w:val="007C7E09"/>
    <w:rsid w:val="007D03A4"/>
    <w:rsid w:val="007D1C31"/>
    <w:rsid w:val="007D22B9"/>
    <w:rsid w:val="007D2512"/>
    <w:rsid w:val="007D2F68"/>
    <w:rsid w:val="007D52F7"/>
    <w:rsid w:val="007D6149"/>
    <w:rsid w:val="007D6BCB"/>
    <w:rsid w:val="007D7F59"/>
    <w:rsid w:val="007E1FDD"/>
    <w:rsid w:val="007E6280"/>
    <w:rsid w:val="007F03F2"/>
    <w:rsid w:val="007F1251"/>
    <w:rsid w:val="007F212B"/>
    <w:rsid w:val="007F4A48"/>
    <w:rsid w:val="007F6308"/>
    <w:rsid w:val="008006BD"/>
    <w:rsid w:val="00810E12"/>
    <w:rsid w:val="00811FE5"/>
    <w:rsid w:val="008162A6"/>
    <w:rsid w:val="00820FDE"/>
    <w:rsid w:val="00821CE5"/>
    <w:rsid w:val="008231AA"/>
    <w:rsid w:val="008238EB"/>
    <w:rsid w:val="0082410A"/>
    <w:rsid w:val="008267BF"/>
    <w:rsid w:val="00831927"/>
    <w:rsid w:val="00835E58"/>
    <w:rsid w:val="008362E2"/>
    <w:rsid w:val="00836344"/>
    <w:rsid w:val="0083636C"/>
    <w:rsid w:val="008365F8"/>
    <w:rsid w:val="00837CD5"/>
    <w:rsid w:val="008429C5"/>
    <w:rsid w:val="008431F0"/>
    <w:rsid w:val="00844070"/>
    <w:rsid w:val="0084468A"/>
    <w:rsid w:val="008463DF"/>
    <w:rsid w:val="008511AD"/>
    <w:rsid w:val="008539D4"/>
    <w:rsid w:val="00853A38"/>
    <w:rsid w:val="008542B4"/>
    <w:rsid w:val="008553FE"/>
    <w:rsid w:val="008560A7"/>
    <w:rsid w:val="0085634F"/>
    <w:rsid w:val="0086045F"/>
    <w:rsid w:val="00860EF0"/>
    <w:rsid w:val="00860FE2"/>
    <w:rsid w:val="00861CC2"/>
    <w:rsid w:val="00864248"/>
    <w:rsid w:val="008654F1"/>
    <w:rsid w:val="00872AFD"/>
    <w:rsid w:val="00875182"/>
    <w:rsid w:val="00875772"/>
    <w:rsid w:val="00875A80"/>
    <w:rsid w:val="00875BC0"/>
    <w:rsid w:val="00876FD6"/>
    <w:rsid w:val="00880446"/>
    <w:rsid w:val="0088045F"/>
    <w:rsid w:val="008807F3"/>
    <w:rsid w:val="00881DAD"/>
    <w:rsid w:val="008827AA"/>
    <w:rsid w:val="00883D17"/>
    <w:rsid w:val="00883EC4"/>
    <w:rsid w:val="008865EC"/>
    <w:rsid w:val="00886730"/>
    <w:rsid w:val="0088714D"/>
    <w:rsid w:val="00887D98"/>
    <w:rsid w:val="00890A14"/>
    <w:rsid w:val="00891D08"/>
    <w:rsid w:val="008934DB"/>
    <w:rsid w:val="00894ADA"/>
    <w:rsid w:val="00895AC1"/>
    <w:rsid w:val="00896DCB"/>
    <w:rsid w:val="00897875"/>
    <w:rsid w:val="008A3942"/>
    <w:rsid w:val="008A4D52"/>
    <w:rsid w:val="008B0236"/>
    <w:rsid w:val="008B416A"/>
    <w:rsid w:val="008B56F9"/>
    <w:rsid w:val="008C2607"/>
    <w:rsid w:val="008C39AE"/>
    <w:rsid w:val="008C4164"/>
    <w:rsid w:val="008C4338"/>
    <w:rsid w:val="008C4711"/>
    <w:rsid w:val="008C5F3F"/>
    <w:rsid w:val="008C6391"/>
    <w:rsid w:val="008C7150"/>
    <w:rsid w:val="008D0279"/>
    <w:rsid w:val="008D06B0"/>
    <w:rsid w:val="008D13FB"/>
    <w:rsid w:val="008D2270"/>
    <w:rsid w:val="008D5EF3"/>
    <w:rsid w:val="008E052E"/>
    <w:rsid w:val="008E1D70"/>
    <w:rsid w:val="008E1E14"/>
    <w:rsid w:val="008E2571"/>
    <w:rsid w:val="008E28E5"/>
    <w:rsid w:val="008E3B57"/>
    <w:rsid w:val="008E4F7F"/>
    <w:rsid w:val="008E6817"/>
    <w:rsid w:val="008E75C3"/>
    <w:rsid w:val="008F0618"/>
    <w:rsid w:val="008F0A74"/>
    <w:rsid w:val="008F2AFF"/>
    <w:rsid w:val="008F3613"/>
    <w:rsid w:val="008F3930"/>
    <w:rsid w:val="008F42A4"/>
    <w:rsid w:val="008F4779"/>
    <w:rsid w:val="008F5470"/>
    <w:rsid w:val="008F5CF8"/>
    <w:rsid w:val="008F5EDF"/>
    <w:rsid w:val="0090482D"/>
    <w:rsid w:val="0090488C"/>
    <w:rsid w:val="00905B7D"/>
    <w:rsid w:val="009100BD"/>
    <w:rsid w:val="009137C1"/>
    <w:rsid w:val="0091775E"/>
    <w:rsid w:val="00920D79"/>
    <w:rsid w:val="0092112F"/>
    <w:rsid w:val="00922F0C"/>
    <w:rsid w:val="00926575"/>
    <w:rsid w:val="00927C6A"/>
    <w:rsid w:val="0093098B"/>
    <w:rsid w:val="00935943"/>
    <w:rsid w:val="009410F2"/>
    <w:rsid w:val="009412D0"/>
    <w:rsid w:val="009422CF"/>
    <w:rsid w:val="00944518"/>
    <w:rsid w:val="00945B03"/>
    <w:rsid w:val="00950469"/>
    <w:rsid w:val="0095051A"/>
    <w:rsid w:val="00950CA4"/>
    <w:rsid w:val="00951146"/>
    <w:rsid w:val="009547D9"/>
    <w:rsid w:val="00954AC2"/>
    <w:rsid w:val="0095701D"/>
    <w:rsid w:val="009601F8"/>
    <w:rsid w:val="0096090B"/>
    <w:rsid w:val="0096117F"/>
    <w:rsid w:val="009614CD"/>
    <w:rsid w:val="00962354"/>
    <w:rsid w:val="00962648"/>
    <w:rsid w:val="00964294"/>
    <w:rsid w:val="0096570A"/>
    <w:rsid w:val="009659E5"/>
    <w:rsid w:val="00966523"/>
    <w:rsid w:val="0096673C"/>
    <w:rsid w:val="009704A4"/>
    <w:rsid w:val="009707B3"/>
    <w:rsid w:val="0097226C"/>
    <w:rsid w:val="0097281C"/>
    <w:rsid w:val="009738EA"/>
    <w:rsid w:val="00974FEF"/>
    <w:rsid w:val="009761DE"/>
    <w:rsid w:val="00980103"/>
    <w:rsid w:val="00982121"/>
    <w:rsid w:val="0098297B"/>
    <w:rsid w:val="00983B50"/>
    <w:rsid w:val="00983B6A"/>
    <w:rsid w:val="00984F58"/>
    <w:rsid w:val="00987821"/>
    <w:rsid w:val="00987A98"/>
    <w:rsid w:val="00987A9F"/>
    <w:rsid w:val="0099020B"/>
    <w:rsid w:val="00991694"/>
    <w:rsid w:val="009925D1"/>
    <w:rsid w:val="00994D00"/>
    <w:rsid w:val="00996E81"/>
    <w:rsid w:val="009A11A5"/>
    <w:rsid w:val="009A3B00"/>
    <w:rsid w:val="009A59CE"/>
    <w:rsid w:val="009B06DD"/>
    <w:rsid w:val="009B0FF5"/>
    <w:rsid w:val="009B1BB2"/>
    <w:rsid w:val="009B26CB"/>
    <w:rsid w:val="009B28E1"/>
    <w:rsid w:val="009B5FC6"/>
    <w:rsid w:val="009B65BA"/>
    <w:rsid w:val="009B7D55"/>
    <w:rsid w:val="009C0517"/>
    <w:rsid w:val="009C6874"/>
    <w:rsid w:val="009C69E4"/>
    <w:rsid w:val="009C7375"/>
    <w:rsid w:val="009D0643"/>
    <w:rsid w:val="009D2281"/>
    <w:rsid w:val="009D27D7"/>
    <w:rsid w:val="009D29DC"/>
    <w:rsid w:val="009D2F2B"/>
    <w:rsid w:val="009D322D"/>
    <w:rsid w:val="009D48F7"/>
    <w:rsid w:val="009D4CB7"/>
    <w:rsid w:val="009D7BB5"/>
    <w:rsid w:val="009E0C47"/>
    <w:rsid w:val="009E33FA"/>
    <w:rsid w:val="009E58C8"/>
    <w:rsid w:val="009F4347"/>
    <w:rsid w:val="009F520D"/>
    <w:rsid w:val="009F60A3"/>
    <w:rsid w:val="009F7DC3"/>
    <w:rsid w:val="00A004A0"/>
    <w:rsid w:val="00A0468A"/>
    <w:rsid w:val="00A05605"/>
    <w:rsid w:val="00A063A5"/>
    <w:rsid w:val="00A07068"/>
    <w:rsid w:val="00A104FE"/>
    <w:rsid w:val="00A118C6"/>
    <w:rsid w:val="00A11DB0"/>
    <w:rsid w:val="00A12942"/>
    <w:rsid w:val="00A13119"/>
    <w:rsid w:val="00A15DE1"/>
    <w:rsid w:val="00A17524"/>
    <w:rsid w:val="00A17F1E"/>
    <w:rsid w:val="00A208A0"/>
    <w:rsid w:val="00A2184D"/>
    <w:rsid w:val="00A229C2"/>
    <w:rsid w:val="00A22DF7"/>
    <w:rsid w:val="00A248A3"/>
    <w:rsid w:val="00A25EC9"/>
    <w:rsid w:val="00A312E6"/>
    <w:rsid w:val="00A31D5C"/>
    <w:rsid w:val="00A34AC8"/>
    <w:rsid w:val="00A35DAB"/>
    <w:rsid w:val="00A37255"/>
    <w:rsid w:val="00A3748B"/>
    <w:rsid w:val="00A41112"/>
    <w:rsid w:val="00A41241"/>
    <w:rsid w:val="00A42C06"/>
    <w:rsid w:val="00A45634"/>
    <w:rsid w:val="00A46D46"/>
    <w:rsid w:val="00A47314"/>
    <w:rsid w:val="00A50DFC"/>
    <w:rsid w:val="00A5179B"/>
    <w:rsid w:val="00A5250C"/>
    <w:rsid w:val="00A52924"/>
    <w:rsid w:val="00A53349"/>
    <w:rsid w:val="00A557D7"/>
    <w:rsid w:val="00A5713C"/>
    <w:rsid w:val="00A571FE"/>
    <w:rsid w:val="00A646F8"/>
    <w:rsid w:val="00A70CD5"/>
    <w:rsid w:val="00A71A25"/>
    <w:rsid w:val="00A73092"/>
    <w:rsid w:val="00A75D3D"/>
    <w:rsid w:val="00A769AB"/>
    <w:rsid w:val="00A76B79"/>
    <w:rsid w:val="00A7731E"/>
    <w:rsid w:val="00A77E62"/>
    <w:rsid w:val="00A80207"/>
    <w:rsid w:val="00A8042C"/>
    <w:rsid w:val="00A80B24"/>
    <w:rsid w:val="00A80C09"/>
    <w:rsid w:val="00A81149"/>
    <w:rsid w:val="00A8328E"/>
    <w:rsid w:val="00A83837"/>
    <w:rsid w:val="00A872BB"/>
    <w:rsid w:val="00A877DB"/>
    <w:rsid w:val="00A904B2"/>
    <w:rsid w:val="00A90D73"/>
    <w:rsid w:val="00A9255D"/>
    <w:rsid w:val="00A93C24"/>
    <w:rsid w:val="00A94F44"/>
    <w:rsid w:val="00A95C1D"/>
    <w:rsid w:val="00A96AFC"/>
    <w:rsid w:val="00A97C15"/>
    <w:rsid w:val="00AA1B1C"/>
    <w:rsid w:val="00AA1EAC"/>
    <w:rsid w:val="00AA2164"/>
    <w:rsid w:val="00AA286B"/>
    <w:rsid w:val="00AA39CD"/>
    <w:rsid w:val="00AA3D8D"/>
    <w:rsid w:val="00AA516D"/>
    <w:rsid w:val="00AA6048"/>
    <w:rsid w:val="00AA606A"/>
    <w:rsid w:val="00AB0348"/>
    <w:rsid w:val="00AB0F11"/>
    <w:rsid w:val="00AB112B"/>
    <w:rsid w:val="00AB1B6C"/>
    <w:rsid w:val="00AB1F40"/>
    <w:rsid w:val="00AB6384"/>
    <w:rsid w:val="00AC1A58"/>
    <w:rsid w:val="00AC22DA"/>
    <w:rsid w:val="00AC234D"/>
    <w:rsid w:val="00AC3D0D"/>
    <w:rsid w:val="00AC410E"/>
    <w:rsid w:val="00AC47F5"/>
    <w:rsid w:val="00AC4C7E"/>
    <w:rsid w:val="00AC5C47"/>
    <w:rsid w:val="00AC6504"/>
    <w:rsid w:val="00AC6F10"/>
    <w:rsid w:val="00AC7192"/>
    <w:rsid w:val="00AC777D"/>
    <w:rsid w:val="00AD001F"/>
    <w:rsid w:val="00AD16FC"/>
    <w:rsid w:val="00AD3965"/>
    <w:rsid w:val="00AD4BEC"/>
    <w:rsid w:val="00AD55AC"/>
    <w:rsid w:val="00AD5CE9"/>
    <w:rsid w:val="00AD5EAB"/>
    <w:rsid w:val="00AD6299"/>
    <w:rsid w:val="00AD6F7C"/>
    <w:rsid w:val="00AD7426"/>
    <w:rsid w:val="00AE17C9"/>
    <w:rsid w:val="00AE276B"/>
    <w:rsid w:val="00AE3F39"/>
    <w:rsid w:val="00AE5BAE"/>
    <w:rsid w:val="00AE5E44"/>
    <w:rsid w:val="00AE647E"/>
    <w:rsid w:val="00AF01C9"/>
    <w:rsid w:val="00AF1F7B"/>
    <w:rsid w:val="00AF2A9C"/>
    <w:rsid w:val="00AF50CF"/>
    <w:rsid w:val="00AF5EEC"/>
    <w:rsid w:val="00AF79AD"/>
    <w:rsid w:val="00B00733"/>
    <w:rsid w:val="00B019EC"/>
    <w:rsid w:val="00B05798"/>
    <w:rsid w:val="00B06149"/>
    <w:rsid w:val="00B10E35"/>
    <w:rsid w:val="00B110D0"/>
    <w:rsid w:val="00B11358"/>
    <w:rsid w:val="00B171DC"/>
    <w:rsid w:val="00B1756B"/>
    <w:rsid w:val="00B21C2A"/>
    <w:rsid w:val="00B239C7"/>
    <w:rsid w:val="00B240AE"/>
    <w:rsid w:val="00B26242"/>
    <w:rsid w:val="00B26844"/>
    <w:rsid w:val="00B30598"/>
    <w:rsid w:val="00B30E3F"/>
    <w:rsid w:val="00B31182"/>
    <w:rsid w:val="00B31EFF"/>
    <w:rsid w:val="00B34163"/>
    <w:rsid w:val="00B36596"/>
    <w:rsid w:val="00B37FD6"/>
    <w:rsid w:val="00B40AE0"/>
    <w:rsid w:val="00B424E0"/>
    <w:rsid w:val="00B42720"/>
    <w:rsid w:val="00B43717"/>
    <w:rsid w:val="00B44C00"/>
    <w:rsid w:val="00B4527A"/>
    <w:rsid w:val="00B46BCB"/>
    <w:rsid w:val="00B5002A"/>
    <w:rsid w:val="00B5167A"/>
    <w:rsid w:val="00B53279"/>
    <w:rsid w:val="00B60323"/>
    <w:rsid w:val="00B60747"/>
    <w:rsid w:val="00B61FF5"/>
    <w:rsid w:val="00B64F03"/>
    <w:rsid w:val="00B665F0"/>
    <w:rsid w:val="00B66830"/>
    <w:rsid w:val="00B7307F"/>
    <w:rsid w:val="00B82151"/>
    <w:rsid w:val="00B82E67"/>
    <w:rsid w:val="00B8569D"/>
    <w:rsid w:val="00B860FD"/>
    <w:rsid w:val="00B90171"/>
    <w:rsid w:val="00B915A6"/>
    <w:rsid w:val="00B931C6"/>
    <w:rsid w:val="00B979A8"/>
    <w:rsid w:val="00BA3072"/>
    <w:rsid w:val="00BA430C"/>
    <w:rsid w:val="00BA5A72"/>
    <w:rsid w:val="00BB0C38"/>
    <w:rsid w:val="00BB29EC"/>
    <w:rsid w:val="00BB32B3"/>
    <w:rsid w:val="00BB4C32"/>
    <w:rsid w:val="00BB69FA"/>
    <w:rsid w:val="00BC0326"/>
    <w:rsid w:val="00BC2A5F"/>
    <w:rsid w:val="00BC3A62"/>
    <w:rsid w:val="00BC3CFC"/>
    <w:rsid w:val="00BC4E71"/>
    <w:rsid w:val="00BC578B"/>
    <w:rsid w:val="00BC5D86"/>
    <w:rsid w:val="00BC7C41"/>
    <w:rsid w:val="00BD124E"/>
    <w:rsid w:val="00BD1778"/>
    <w:rsid w:val="00BD1A48"/>
    <w:rsid w:val="00BD1F33"/>
    <w:rsid w:val="00BD213D"/>
    <w:rsid w:val="00BD28D4"/>
    <w:rsid w:val="00BD4C02"/>
    <w:rsid w:val="00BD6302"/>
    <w:rsid w:val="00BD72B4"/>
    <w:rsid w:val="00BE0F9E"/>
    <w:rsid w:val="00BE165D"/>
    <w:rsid w:val="00BE1A28"/>
    <w:rsid w:val="00BE2AFB"/>
    <w:rsid w:val="00BE38BE"/>
    <w:rsid w:val="00BE3BAD"/>
    <w:rsid w:val="00BE3BB8"/>
    <w:rsid w:val="00BE4D1D"/>
    <w:rsid w:val="00BE57EF"/>
    <w:rsid w:val="00BE7D97"/>
    <w:rsid w:val="00BF0F29"/>
    <w:rsid w:val="00BF4BD8"/>
    <w:rsid w:val="00BF4D5B"/>
    <w:rsid w:val="00BF684C"/>
    <w:rsid w:val="00C01C3B"/>
    <w:rsid w:val="00C02010"/>
    <w:rsid w:val="00C02610"/>
    <w:rsid w:val="00C02A82"/>
    <w:rsid w:val="00C03CC4"/>
    <w:rsid w:val="00C0493A"/>
    <w:rsid w:val="00C05494"/>
    <w:rsid w:val="00C06691"/>
    <w:rsid w:val="00C06E59"/>
    <w:rsid w:val="00C073DB"/>
    <w:rsid w:val="00C13A27"/>
    <w:rsid w:val="00C14E08"/>
    <w:rsid w:val="00C15733"/>
    <w:rsid w:val="00C17B6B"/>
    <w:rsid w:val="00C201F5"/>
    <w:rsid w:val="00C20282"/>
    <w:rsid w:val="00C219AB"/>
    <w:rsid w:val="00C22A60"/>
    <w:rsid w:val="00C2375A"/>
    <w:rsid w:val="00C26CBC"/>
    <w:rsid w:val="00C26EFF"/>
    <w:rsid w:val="00C30ED0"/>
    <w:rsid w:val="00C33C03"/>
    <w:rsid w:val="00C35F28"/>
    <w:rsid w:val="00C40BBC"/>
    <w:rsid w:val="00C40FAC"/>
    <w:rsid w:val="00C415C8"/>
    <w:rsid w:val="00C42955"/>
    <w:rsid w:val="00C4435F"/>
    <w:rsid w:val="00C45A26"/>
    <w:rsid w:val="00C46BF1"/>
    <w:rsid w:val="00C46E4A"/>
    <w:rsid w:val="00C47C3D"/>
    <w:rsid w:val="00C51B73"/>
    <w:rsid w:val="00C5452A"/>
    <w:rsid w:val="00C60C4A"/>
    <w:rsid w:val="00C61C1F"/>
    <w:rsid w:val="00C62008"/>
    <w:rsid w:val="00C6289B"/>
    <w:rsid w:val="00C63595"/>
    <w:rsid w:val="00C63B5A"/>
    <w:rsid w:val="00C63E5E"/>
    <w:rsid w:val="00C6570C"/>
    <w:rsid w:val="00C65C44"/>
    <w:rsid w:val="00C67C5D"/>
    <w:rsid w:val="00C719B4"/>
    <w:rsid w:val="00C72229"/>
    <w:rsid w:val="00C75119"/>
    <w:rsid w:val="00C7599D"/>
    <w:rsid w:val="00C76C47"/>
    <w:rsid w:val="00C777CC"/>
    <w:rsid w:val="00C7789C"/>
    <w:rsid w:val="00C77D08"/>
    <w:rsid w:val="00C80044"/>
    <w:rsid w:val="00C818EC"/>
    <w:rsid w:val="00C81D66"/>
    <w:rsid w:val="00C833F8"/>
    <w:rsid w:val="00C84376"/>
    <w:rsid w:val="00C856E3"/>
    <w:rsid w:val="00C863D6"/>
    <w:rsid w:val="00C87005"/>
    <w:rsid w:val="00C90125"/>
    <w:rsid w:val="00C90737"/>
    <w:rsid w:val="00C92367"/>
    <w:rsid w:val="00C9265A"/>
    <w:rsid w:val="00C960BD"/>
    <w:rsid w:val="00C972FA"/>
    <w:rsid w:val="00CA2A59"/>
    <w:rsid w:val="00CA336A"/>
    <w:rsid w:val="00CA640D"/>
    <w:rsid w:val="00CA7046"/>
    <w:rsid w:val="00CA7314"/>
    <w:rsid w:val="00CB1040"/>
    <w:rsid w:val="00CB2407"/>
    <w:rsid w:val="00CB3324"/>
    <w:rsid w:val="00CB3B75"/>
    <w:rsid w:val="00CB74EA"/>
    <w:rsid w:val="00CC445D"/>
    <w:rsid w:val="00CC44DA"/>
    <w:rsid w:val="00CC4A98"/>
    <w:rsid w:val="00CC5597"/>
    <w:rsid w:val="00CC5869"/>
    <w:rsid w:val="00CD0B2B"/>
    <w:rsid w:val="00CD254F"/>
    <w:rsid w:val="00CD3200"/>
    <w:rsid w:val="00CD3B4E"/>
    <w:rsid w:val="00CD75DA"/>
    <w:rsid w:val="00CE1BF5"/>
    <w:rsid w:val="00CE218A"/>
    <w:rsid w:val="00CF18C3"/>
    <w:rsid w:val="00D00B07"/>
    <w:rsid w:val="00D00C13"/>
    <w:rsid w:val="00D014B4"/>
    <w:rsid w:val="00D0173A"/>
    <w:rsid w:val="00D04318"/>
    <w:rsid w:val="00D04BE0"/>
    <w:rsid w:val="00D05DF4"/>
    <w:rsid w:val="00D061C8"/>
    <w:rsid w:val="00D072AA"/>
    <w:rsid w:val="00D12685"/>
    <w:rsid w:val="00D12CA9"/>
    <w:rsid w:val="00D13DD8"/>
    <w:rsid w:val="00D151DF"/>
    <w:rsid w:val="00D15653"/>
    <w:rsid w:val="00D15ABE"/>
    <w:rsid w:val="00D17984"/>
    <w:rsid w:val="00D17CEE"/>
    <w:rsid w:val="00D20317"/>
    <w:rsid w:val="00D2260E"/>
    <w:rsid w:val="00D22F0A"/>
    <w:rsid w:val="00D2614B"/>
    <w:rsid w:val="00D2631B"/>
    <w:rsid w:val="00D26B67"/>
    <w:rsid w:val="00D26C62"/>
    <w:rsid w:val="00D27222"/>
    <w:rsid w:val="00D27344"/>
    <w:rsid w:val="00D31B05"/>
    <w:rsid w:val="00D32ECD"/>
    <w:rsid w:val="00D3319B"/>
    <w:rsid w:val="00D333DE"/>
    <w:rsid w:val="00D34462"/>
    <w:rsid w:val="00D34D59"/>
    <w:rsid w:val="00D36481"/>
    <w:rsid w:val="00D3701D"/>
    <w:rsid w:val="00D37684"/>
    <w:rsid w:val="00D40605"/>
    <w:rsid w:val="00D40774"/>
    <w:rsid w:val="00D41914"/>
    <w:rsid w:val="00D42599"/>
    <w:rsid w:val="00D4268D"/>
    <w:rsid w:val="00D45C4C"/>
    <w:rsid w:val="00D51FC9"/>
    <w:rsid w:val="00D52C8A"/>
    <w:rsid w:val="00D535BE"/>
    <w:rsid w:val="00D54520"/>
    <w:rsid w:val="00D54FC5"/>
    <w:rsid w:val="00D575A5"/>
    <w:rsid w:val="00D57E6F"/>
    <w:rsid w:val="00D639A3"/>
    <w:rsid w:val="00D652A9"/>
    <w:rsid w:val="00D65ED5"/>
    <w:rsid w:val="00D70EBE"/>
    <w:rsid w:val="00D72B57"/>
    <w:rsid w:val="00D7491E"/>
    <w:rsid w:val="00D762B2"/>
    <w:rsid w:val="00D767F8"/>
    <w:rsid w:val="00D76B1C"/>
    <w:rsid w:val="00D80DD5"/>
    <w:rsid w:val="00D81E24"/>
    <w:rsid w:val="00D85940"/>
    <w:rsid w:val="00D85D23"/>
    <w:rsid w:val="00D86837"/>
    <w:rsid w:val="00D93873"/>
    <w:rsid w:val="00D94219"/>
    <w:rsid w:val="00D942F9"/>
    <w:rsid w:val="00D94454"/>
    <w:rsid w:val="00D95B02"/>
    <w:rsid w:val="00D96730"/>
    <w:rsid w:val="00DA19EA"/>
    <w:rsid w:val="00DA2E85"/>
    <w:rsid w:val="00DA3452"/>
    <w:rsid w:val="00DA3AEB"/>
    <w:rsid w:val="00DA3F51"/>
    <w:rsid w:val="00DA6016"/>
    <w:rsid w:val="00DA6581"/>
    <w:rsid w:val="00DA68E9"/>
    <w:rsid w:val="00DA6E0B"/>
    <w:rsid w:val="00DB0205"/>
    <w:rsid w:val="00DB0700"/>
    <w:rsid w:val="00DB119F"/>
    <w:rsid w:val="00DB3A63"/>
    <w:rsid w:val="00DB41B9"/>
    <w:rsid w:val="00DB525B"/>
    <w:rsid w:val="00DB6DC1"/>
    <w:rsid w:val="00DB7195"/>
    <w:rsid w:val="00DB72FA"/>
    <w:rsid w:val="00DC0529"/>
    <w:rsid w:val="00DC0ACF"/>
    <w:rsid w:val="00DC1D1C"/>
    <w:rsid w:val="00DC1D2D"/>
    <w:rsid w:val="00DC51E3"/>
    <w:rsid w:val="00DC616A"/>
    <w:rsid w:val="00DC6F5A"/>
    <w:rsid w:val="00DC7326"/>
    <w:rsid w:val="00DC7E59"/>
    <w:rsid w:val="00DD01CE"/>
    <w:rsid w:val="00DD2270"/>
    <w:rsid w:val="00DD60C9"/>
    <w:rsid w:val="00DD68ED"/>
    <w:rsid w:val="00DD6A60"/>
    <w:rsid w:val="00DD6DC1"/>
    <w:rsid w:val="00DD74DB"/>
    <w:rsid w:val="00DD7757"/>
    <w:rsid w:val="00DE0020"/>
    <w:rsid w:val="00DE6989"/>
    <w:rsid w:val="00DE69DC"/>
    <w:rsid w:val="00DF13AC"/>
    <w:rsid w:val="00DF1990"/>
    <w:rsid w:val="00DF25B9"/>
    <w:rsid w:val="00DF4492"/>
    <w:rsid w:val="00DF5691"/>
    <w:rsid w:val="00DF5E03"/>
    <w:rsid w:val="00DF6007"/>
    <w:rsid w:val="00DF634B"/>
    <w:rsid w:val="00DF6FF4"/>
    <w:rsid w:val="00DF75C3"/>
    <w:rsid w:val="00E0142E"/>
    <w:rsid w:val="00E01525"/>
    <w:rsid w:val="00E01B20"/>
    <w:rsid w:val="00E040BD"/>
    <w:rsid w:val="00E043DB"/>
    <w:rsid w:val="00E04E99"/>
    <w:rsid w:val="00E050CB"/>
    <w:rsid w:val="00E062A7"/>
    <w:rsid w:val="00E06B17"/>
    <w:rsid w:val="00E103AC"/>
    <w:rsid w:val="00E10A5E"/>
    <w:rsid w:val="00E14BD9"/>
    <w:rsid w:val="00E17A19"/>
    <w:rsid w:val="00E26733"/>
    <w:rsid w:val="00E27F4B"/>
    <w:rsid w:val="00E30E9F"/>
    <w:rsid w:val="00E355A4"/>
    <w:rsid w:val="00E36DB6"/>
    <w:rsid w:val="00E413E4"/>
    <w:rsid w:val="00E41EAB"/>
    <w:rsid w:val="00E45F94"/>
    <w:rsid w:val="00E473EE"/>
    <w:rsid w:val="00E5123A"/>
    <w:rsid w:val="00E5318F"/>
    <w:rsid w:val="00E56B9E"/>
    <w:rsid w:val="00E57884"/>
    <w:rsid w:val="00E57D14"/>
    <w:rsid w:val="00E60117"/>
    <w:rsid w:val="00E60E19"/>
    <w:rsid w:val="00E61DF1"/>
    <w:rsid w:val="00E6463C"/>
    <w:rsid w:val="00E6523E"/>
    <w:rsid w:val="00E713B6"/>
    <w:rsid w:val="00E72291"/>
    <w:rsid w:val="00E73F06"/>
    <w:rsid w:val="00E75A3B"/>
    <w:rsid w:val="00E765FE"/>
    <w:rsid w:val="00E77227"/>
    <w:rsid w:val="00E8073A"/>
    <w:rsid w:val="00E8236A"/>
    <w:rsid w:val="00E824DC"/>
    <w:rsid w:val="00E83CD0"/>
    <w:rsid w:val="00E84666"/>
    <w:rsid w:val="00E84E44"/>
    <w:rsid w:val="00E85482"/>
    <w:rsid w:val="00E85D1C"/>
    <w:rsid w:val="00E86AB3"/>
    <w:rsid w:val="00E8707C"/>
    <w:rsid w:val="00E87D6B"/>
    <w:rsid w:val="00E90FF5"/>
    <w:rsid w:val="00E93B19"/>
    <w:rsid w:val="00EA1C08"/>
    <w:rsid w:val="00EA240B"/>
    <w:rsid w:val="00EA4029"/>
    <w:rsid w:val="00EA4A87"/>
    <w:rsid w:val="00EA60CC"/>
    <w:rsid w:val="00EA68A9"/>
    <w:rsid w:val="00EA68D9"/>
    <w:rsid w:val="00EA6F11"/>
    <w:rsid w:val="00EB126C"/>
    <w:rsid w:val="00EB318B"/>
    <w:rsid w:val="00EB32BA"/>
    <w:rsid w:val="00EB3A1F"/>
    <w:rsid w:val="00EB3F65"/>
    <w:rsid w:val="00EB4964"/>
    <w:rsid w:val="00EB56B5"/>
    <w:rsid w:val="00EB6C03"/>
    <w:rsid w:val="00EB6E74"/>
    <w:rsid w:val="00EB7F3F"/>
    <w:rsid w:val="00EC0D59"/>
    <w:rsid w:val="00EC2320"/>
    <w:rsid w:val="00EC234D"/>
    <w:rsid w:val="00EC2E03"/>
    <w:rsid w:val="00EC6BB1"/>
    <w:rsid w:val="00EC7B6F"/>
    <w:rsid w:val="00ED2FC0"/>
    <w:rsid w:val="00ED33F3"/>
    <w:rsid w:val="00ED44DE"/>
    <w:rsid w:val="00ED459D"/>
    <w:rsid w:val="00ED4E02"/>
    <w:rsid w:val="00ED536B"/>
    <w:rsid w:val="00ED7155"/>
    <w:rsid w:val="00EE023A"/>
    <w:rsid w:val="00EE20DD"/>
    <w:rsid w:val="00EE20DE"/>
    <w:rsid w:val="00EE238F"/>
    <w:rsid w:val="00EE2CBA"/>
    <w:rsid w:val="00EE30FC"/>
    <w:rsid w:val="00EE31F1"/>
    <w:rsid w:val="00EE3223"/>
    <w:rsid w:val="00EE36E5"/>
    <w:rsid w:val="00EE4453"/>
    <w:rsid w:val="00EE6593"/>
    <w:rsid w:val="00EE65A4"/>
    <w:rsid w:val="00EE6E45"/>
    <w:rsid w:val="00EE7C1B"/>
    <w:rsid w:val="00EF11CC"/>
    <w:rsid w:val="00EF444D"/>
    <w:rsid w:val="00EF4B1B"/>
    <w:rsid w:val="00EF659E"/>
    <w:rsid w:val="00EF6E85"/>
    <w:rsid w:val="00F0109D"/>
    <w:rsid w:val="00F022AE"/>
    <w:rsid w:val="00F02BEC"/>
    <w:rsid w:val="00F02D83"/>
    <w:rsid w:val="00F03B18"/>
    <w:rsid w:val="00F0671E"/>
    <w:rsid w:val="00F06DDF"/>
    <w:rsid w:val="00F07215"/>
    <w:rsid w:val="00F151D2"/>
    <w:rsid w:val="00F17FAC"/>
    <w:rsid w:val="00F21829"/>
    <w:rsid w:val="00F2333F"/>
    <w:rsid w:val="00F2416F"/>
    <w:rsid w:val="00F252FF"/>
    <w:rsid w:val="00F267C7"/>
    <w:rsid w:val="00F31863"/>
    <w:rsid w:val="00F32F56"/>
    <w:rsid w:val="00F341ED"/>
    <w:rsid w:val="00F37300"/>
    <w:rsid w:val="00F41A39"/>
    <w:rsid w:val="00F41E2E"/>
    <w:rsid w:val="00F4251E"/>
    <w:rsid w:val="00F42D7A"/>
    <w:rsid w:val="00F434DB"/>
    <w:rsid w:val="00F438AC"/>
    <w:rsid w:val="00F45864"/>
    <w:rsid w:val="00F50880"/>
    <w:rsid w:val="00F56267"/>
    <w:rsid w:val="00F57618"/>
    <w:rsid w:val="00F60038"/>
    <w:rsid w:val="00F60A5F"/>
    <w:rsid w:val="00F60E2F"/>
    <w:rsid w:val="00F614AC"/>
    <w:rsid w:val="00F65618"/>
    <w:rsid w:val="00F65D64"/>
    <w:rsid w:val="00F669F7"/>
    <w:rsid w:val="00F67628"/>
    <w:rsid w:val="00F70023"/>
    <w:rsid w:val="00F700F2"/>
    <w:rsid w:val="00F711A7"/>
    <w:rsid w:val="00F729AF"/>
    <w:rsid w:val="00F72C28"/>
    <w:rsid w:val="00F748AA"/>
    <w:rsid w:val="00F75045"/>
    <w:rsid w:val="00F75CAF"/>
    <w:rsid w:val="00F77FDA"/>
    <w:rsid w:val="00F836EA"/>
    <w:rsid w:val="00F83994"/>
    <w:rsid w:val="00F839C7"/>
    <w:rsid w:val="00F874F5"/>
    <w:rsid w:val="00F91A9D"/>
    <w:rsid w:val="00F93EE7"/>
    <w:rsid w:val="00F96B49"/>
    <w:rsid w:val="00FA0688"/>
    <w:rsid w:val="00FA18C4"/>
    <w:rsid w:val="00FA2FE1"/>
    <w:rsid w:val="00FB1036"/>
    <w:rsid w:val="00FB12F5"/>
    <w:rsid w:val="00FB261C"/>
    <w:rsid w:val="00FB2E38"/>
    <w:rsid w:val="00FB2FFD"/>
    <w:rsid w:val="00FB4F7A"/>
    <w:rsid w:val="00FB63D8"/>
    <w:rsid w:val="00FB67F3"/>
    <w:rsid w:val="00FC010B"/>
    <w:rsid w:val="00FC22E5"/>
    <w:rsid w:val="00FC445D"/>
    <w:rsid w:val="00FC4A5F"/>
    <w:rsid w:val="00FC5CB8"/>
    <w:rsid w:val="00FD3761"/>
    <w:rsid w:val="00FD489D"/>
    <w:rsid w:val="00FD5520"/>
    <w:rsid w:val="00FD6FA3"/>
    <w:rsid w:val="00FD72F3"/>
    <w:rsid w:val="00FD74F4"/>
    <w:rsid w:val="00FD77D3"/>
    <w:rsid w:val="00FD7F35"/>
    <w:rsid w:val="00FE0F6C"/>
    <w:rsid w:val="00FE272E"/>
    <w:rsid w:val="00FE2A3D"/>
    <w:rsid w:val="00FE2EFD"/>
    <w:rsid w:val="00FE7CE6"/>
    <w:rsid w:val="00FF1290"/>
    <w:rsid w:val="00FF2ED5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E1C4DE"/>
  <w15:docId w15:val="{CFFF1833-7899-4A57-BD1C-2911631B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1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F6F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F6F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标题 字符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0">
    <w:name w:val="标题 1 字符"/>
    <w:basedOn w:val="a2"/>
    <w:link w:val="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眉 字符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页脚 字符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副标题 字符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2">
    <w:name w:val="标题 2 字符"/>
    <w:basedOn w:val="a2"/>
    <w:link w:val="21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2">
    <w:name w:val="标题 3 字符"/>
    <w:basedOn w:val="a2"/>
    <w:link w:val="31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99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0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0">
    <w:name w:val="List Bullet 3"/>
    <w:basedOn w:val="a1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脚注文本 字符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标题 4 字符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标题 5 字符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60">
    <w:name w:val="标题 6 字符"/>
    <w:basedOn w:val="a2"/>
    <w:link w:val="6"/>
    <w:uiPriority w:val="9"/>
    <w:semiHidden/>
    <w:rsid w:val="001F6FF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70">
    <w:name w:val="标题 7 字符"/>
    <w:basedOn w:val="a2"/>
    <w:link w:val="7"/>
    <w:uiPriority w:val="9"/>
    <w:semiHidden/>
    <w:rsid w:val="001F6FF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customStyle="1" w:styleId="TableBullet">
    <w:name w:val="Table Bullet"/>
    <w:basedOn w:val="a1"/>
    <w:uiPriority w:val="19"/>
    <w:qFormat/>
    <w:rsid w:val="001F6FF1"/>
    <w:pPr>
      <w:numPr>
        <w:numId w:val="20"/>
      </w:numPr>
      <w:spacing w:after="120" w:line="240" w:lineRule="auto"/>
      <w:contextualSpacing/>
    </w:pPr>
    <w:rPr>
      <w:rFonts w:ascii="Frutiger LT Com 45 Light" w:hAnsi="Frutiger LT Com 45 Light"/>
    </w:rPr>
  </w:style>
  <w:style w:type="paragraph" w:customStyle="1" w:styleId="TableBullet2">
    <w:name w:val="Table Bullet 2"/>
    <w:basedOn w:val="TableBullet"/>
    <w:uiPriority w:val="19"/>
    <w:rsid w:val="001F6FF1"/>
    <w:pPr>
      <w:numPr>
        <w:ilvl w:val="1"/>
      </w:numPr>
    </w:pPr>
  </w:style>
  <w:style w:type="character" w:customStyle="1" w:styleId="Editable">
    <w:name w:val="Editable"/>
    <w:basedOn w:val="a2"/>
    <w:uiPriority w:val="1"/>
    <w:qFormat/>
    <w:rsid w:val="001F6FF1"/>
    <w:rPr>
      <w:color w:val="62B5E5"/>
    </w:rPr>
  </w:style>
  <w:style w:type="paragraph" w:customStyle="1" w:styleId="Editabletabletext">
    <w:name w:val="Editable table text"/>
    <w:basedOn w:val="a1"/>
    <w:link w:val="EditabletabletextChar"/>
    <w:locked/>
    <w:rsid w:val="001F6FF1"/>
    <w:pPr>
      <w:spacing w:after="0" w:line="240" w:lineRule="auto"/>
    </w:pPr>
    <w:rPr>
      <w:rFonts w:ascii="Frutiger LT Com 45 Light" w:eastAsia="Times New Roman" w:hAnsi="Frutiger LT Com 45 Light" w:cs="Times New Roman"/>
      <w:color w:val="62B5E5"/>
      <w:szCs w:val="24"/>
    </w:rPr>
  </w:style>
  <w:style w:type="character" w:customStyle="1" w:styleId="EditabletabletextChar">
    <w:name w:val="Editable table text Char"/>
    <w:basedOn w:val="a2"/>
    <w:link w:val="Editabletabletext"/>
    <w:rsid w:val="001F6FF1"/>
    <w:rPr>
      <w:rFonts w:ascii="Frutiger LT Com 45 Light" w:eastAsia="Times New Roman" w:hAnsi="Frutiger LT Com 45 Light" w:cs="Times New Roman"/>
      <w:color w:val="62B5E5"/>
      <w:sz w:val="20"/>
      <w:szCs w:val="24"/>
    </w:rPr>
  </w:style>
  <w:style w:type="paragraph" w:customStyle="1" w:styleId="Default">
    <w:name w:val="Default"/>
    <w:rsid w:val="00B110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WSI-Table3">
    <w:name w:val="WSI - Table3"/>
    <w:basedOn w:val="a3"/>
    <w:uiPriority w:val="99"/>
    <w:qFormat/>
    <w:rsid w:val="00A004A0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1">
    <w:name w:val="WSI - Table1"/>
    <w:basedOn w:val="a3"/>
    <w:uiPriority w:val="99"/>
    <w:qFormat/>
    <w:rsid w:val="00530041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table" w:customStyle="1" w:styleId="WSI-Table6">
    <w:name w:val="WSI - Table6"/>
    <w:basedOn w:val="a3"/>
    <w:uiPriority w:val="99"/>
    <w:rsid w:val="009D4CB7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customStyle="1" w:styleId="TableGrid">
    <w:name w:val="TableGrid"/>
    <w:rsid w:val="00EA4A87"/>
    <w:pPr>
      <w:spacing w:after="0" w:line="240" w:lineRule="auto"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annotation reference"/>
    <w:basedOn w:val="a2"/>
    <w:uiPriority w:val="99"/>
    <w:semiHidden/>
    <w:unhideWhenUsed/>
    <w:rsid w:val="00861CC2"/>
    <w:rPr>
      <w:sz w:val="21"/>
      <w:szCs w:val="21"/>
    </w:rPr>
  </w:style>
  <w:style w:type="paragraph" w:styleId="af7">
    <w:name w:val="annotation text"/>
    <w:basedOn w:val="a1"/>
    <w:link w:val="af8"/>
    <w:uiPriority w:val="99"/>
    <w:semiHidden/>
    <w:unhideWhenUsed/>
    <w:rsid w:val="00861CC2"/>
  </w:style>
  <w:style w:type="character" w:customStyle="1" w:styleId="af8">
    <w:name w:val="批注文字 字符"/>
    <w:basedOn w:val="a2"/>
    <w:link w:val="af7"/>
    <w:uiPriority w:val="99"/>
    <w:semiHidden/>
    <w:rsid w:val="00861CC2"/>
    <w:rPr>
      <w:rFonts w:ascii="Arial" w:hAnsi="Arial"/>
      <w:sz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61CC2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861CC2"/>
    <w:rPr>
      <w:rFonts w:ascii="Arial" w:hAnsi="Arial"/>
      <w:b/>
      <w:bCs/>
      <w:sz w:val="20"/>
    </w:rPr>
  </w:style>
  <w:style w:type="table" w:customStyle="1" w:styleId="WSI-Table11">
    <w:name w:val="WSI - Table11"/>
    <w:basedOn w:val="a3"/>
    <w:uiPriority w:val="99"/>
    <w:qFormat/>
    <w:rsid w:val="002F1233"/>
    <w:pPr>
      <w:spacing w:after="0" w:line="240" w:lineRule="auto"/>
    </w:pPr>
    <w:rPr>
      <w:rFonts w:ascii="Frutiger LT Com 45 Light" w:eastAsia="Batang" w:hAnsi="Frutiger LT Com 45 Light" w:cs="Times New Roman"/>
      <w:color w:val="00000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</w:pPr>
      <w:rPr>
        <w:rFonts w:ascii="Frutiger LT Com 45 Light" w:hAnsi="Frutiger LT Com 45 Light" w:hint="default"/>
        <w:b/>
        <w:i w:val="0"/>
        <w:caps/>
        <w:smallCaps w:val="0"/>
        <w:color w:val="FFFFFF"/>
        <w:sz w:val="20"/>
        <w:szCs w:val="20"/>
      </w:rPr>
      <w:tblPr/>
      <w:tcPr>
        <w:shd w:val="clear" w:color="auto" w:fill="97D700"/>
      </w:tcPr>
    </w:tblStylePr>
  </w:style>
  <w:style w:type="table" w:customStyle="1" w:styleId="WSI-Table31">
    <w:name w:val="WSI - Table31"/>
    <w:basedOn w:val="a3"/>
    <w:uiPriority w:val="99"/>
    <w:qFormat/>
    <w:rsid w:val="00AD3965"/>
    <w:pPr>
      <w:spacing w:after="0" w:line="240" w:lineRule="auto"/>
    </w:pPr>
    <w:rPr>
      <w:rFonts w:ascii="Frutiger LT Com 45 Light" w:hAnsi="Frutiger LT Com 45 Light"/>
      <w:color w:val="000000"/>
      <w:sz w:val="20"/>
      <w:szCs w:val="20"/>
      <w:lang w:val="en-US" w:eastAsia="zh-CN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9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43E5-F990-4609-8F98-4F98E9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262</TotalTime>
  <Pages>3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DELLwzh</cp:lastModifiedBy>
  <cp:revision>624</cp:revision>
  <cp:lastPrinted>2020-01-12T08:51:00Z</cp:lastPrinted>
  <dcterms:created xsi:type="dcterms:W3CDTF">2020-01-12T08:50:00Z</dcterms:created>
  <dcterms:modified xsi:type="dcterms:W3CDTF">2023-08-10T16:04:00Z</dcterms:modified>
</cp:coreProperties>
</file>