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4129" w14:textId="572BC365" w:rsidR="00C06E59" w:rsidRPr="00A55E10" w:rsidRDefault="00984CFF" w:rsidP="00984CFF">
      <w:pPr>
        <w:spacing w:after="0" w:line="240" w:lineRule="auto"/>
        <w:ind w:firstLineChars="50" w:firstLine="220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0BBA9C4F" wp14:editId="110B3667">
            <wp:simplePos x="0" y="0"/>
            <wp:positionH relativeFrom="column">
              <wp:posOffset>5532983</wp:posOffset>
            </wp:positionH>
            <wp:positionV relativeFrom="paragraph">
              <wp:posOffset>-1082196</wp:posOffset>
            </wp:positionV>
            <wp:extent cx="1081321" cy="851140"/>
            <wp:effectExtent l="19050" t="0" r="4529" b="0"/>
            <wp:wrapNone/>
            <wp:docPr id="2" name="图片 1" descr="C:\Users\lenovo\AppData\Local\Temp\WeChat Files\37c2c782535764692748f942e9adaa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321" cy="85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E59" w:rsidRPr="00A55E10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</w:t>
      </w:r>
      <w:r w:rsidR="00053BDA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二</w:t>
      </w:r>
      <w:r w:rsidR="00C06E59" w:rsidRPr="00A55E10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届</w:t>
      </w:r>
      <w:r w:rsidR="001E61C0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全国</w:t>
      </w:r>
      <w:r w:rsidR="00C06E59" w:rsidRPr="00A55E10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628FAE3D" w14:textId="77777777" w:rsidR="00095C97" w:rsidRPr="00984CFF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eastAsia="zh-CN"/>
        </w:rPr>
      </w:pPr>
    </w:p>
    <w:p w14:paraId="3D1C4D2D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41602D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C06E59" w:rsidRPr="00C06E59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01C98A39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2BC85C23" w14:textId="77777777" w:rsidR="00A55E10" w:rsidRPr="00A55E10" w:rsidRDefault="00A55E10" w:rsidP="007E1FDD">
      <w:pPr>
        <w:rPr>
          <w:sz w:val="40"/>
          <w:szCs w:val="40"/>
          <w:lang w:val="fr-FR" w:eastAsia="zh-CN"/>
        </w:rPr>
      </w:pPr>
    </w:p>
    <w:p w14:paraId="408383BB" w14:textId="77777777" w:rsidR="00E8236A" w:rsidRPr="00E8236A" w:rsidRDefault="00DA6E0B" w:rsidP="003E57E5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/>
        </w:rPr>
        <w:t xml:space="preserve">MODULE </w:t>
      </w:r>
      <w:r w:rsidR="00ED58E0">
        <w:rPr>
          <w:sz w:val="40"/>
          <w:szCs w:val="40"/>
          <w:lang w:val="fr-FR" w:eastAsia="zh-CN"/>
        </w:rPr>
        <w:t>D</w:t>
      </w:r>
      <w:r w:rsidR="00053BDA">
        <w:rPr>
          <w:sz w:val="40"/>
          <w:szCs w:val="40"/>
          <w:lang w:val="fr-FR" w:eastAsia="zh-CN"/>
        </w:rPr>
        <w:t xml:space="preserve"> </w:t>
      </w:r>
      <w:r w:rsidR="00AD5CE9">
        <w:rPr>
          <w:sz w:val="40"/>
          <w:szCs w:val="40"/>
          <w:lang w:val="fr-FR"/>
        </w:rPr>
        <w:t>–</w:t>
      </w:r>
      <w:r w:rsidR="00AD5CE9" w:rsidRPr="00B30598">
        <w:rPr>
          <w:sz w:val="40"/>
          <w:szCs w:val="40"/>
          <w:lang w:val="fr-FR" w:eastAsia="zh-CN"/>
        </w:rPr>
        <w:t xml:space="preserve"> ELECTRICAL</w:t>
      </w:r>
    </w:p>
    <w:p w14:paraId="106185B0" w14:textId="77777777" w:rsidR="00747CCC" w:rsidRDefault="00C45A26" w:rsidP="00AD5CE9">
      <w:pPr>
        <w:rPr>
          <w:rFonts w:ascii="Frutiger LT Com 45 Light" w:hAnsi="Frutiger LT Com 45 Light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ED58E0">
        <w:rPr>
          <w:rFonts w:ascii="微软雅黑" w:eastAsia="微软雅黑" w:hAnsi="微软雅黑"/>
          <w:sz w:val="36"/>
          <w:szCs w:val="36"/>
          <w:lang w:val="fr-FR" w:eastAsia="zh-CN"/>
        </w:rPr>
        <w:t>D</w:t>
      </w:r>
      <w:r w:rsidR="00053BDA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053BDA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ED58E0">
        <w:rPr>
          <w:rFonts w:ascii="微软雅黑" w:eastAsia="微软雅黑" w:hAnsi="微软雅黑" w:hint="eastAsia"/>
          <w:sz w:val="36"/>
          <w:szCs w:val="36"/>
          <w:lang w:val="fr-FR" w:eastAsia="zh-CN"/>
        </w:rPr>
        <w:t>电气构建</w:t>
      </w:r>
    </w:p>
    <w:p w14:paraId="085261DF" w14:textId="77777777" w:rsidR="00095C97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B814C93" w14:textId="77777777" w:rsidR="00AD5CE9" w:rsidRPr="004961BB" w:rsidRDefault="00AD5CE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A6395D2" w14:textId="77777777" w:rsidR="00B8569D" w:rsidRPr="004259A4" w:rsidRDefault="00B8569D" w:rsidP="00B8569D">
      <w:pPr>
        <w:rPr>
          <w:rFonts w:ascii="微软雅黑" w:eastAsia="微软雅黑" w:hAnsi="微软雅黑"/>
          <w:sz w:val="24"/>
          <w:szCs w:val="24"/>
          <w:u w:val="single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4259A4" w:rsidRPr="004259A4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</w:t>
      </w:r>
      <w:r w:rsidR="00C06E59" w:rsidRPr="00053BDA">
        <w:rPr>
          <w:rFonts w:ascii="Frutiger LT Com 45 Light" w:hAnsi="Frutiger LT Com 45 Light" w:hint="eastAsia"/>
          <w:color w:val="CCFF33"/>
          <w:u w:val="single"/>
          <w:lang w:val="fr-CA" w:eastAsia="zh-CN"/>
        </w:rPr>
        <w:t>.</w:t>
      </w:r>
    </w:p>
    <w:p w14:paraId="29775AC7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2E254B0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FD7E052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7C57159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C9A28B8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118D5F7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0D52446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BDD461B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2D747E2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7ED8D47" w14:textId="77777777"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6F51D760" w14:textId="77777777"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31C05E02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/>
        </w:rPr>
        <w:lastRenderedPageBreak/>
        <w:t xml:space="preserve">Competitor instructions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3BE34E5D" w14:textId="77777777" w:rsidR="00D3319B" w:rsidRPr="008E28E5" w:rsidRDefault="00C45A26" w:rsidP="004259A4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E041FC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>D</w:t>
      </w:r>
      <w:r w:rsidR="00F8612C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 xml:space="preserve"> 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EE238F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 xml:space="preserve"> 电气</w:t>
      </w:r>
      <w:r w:rsidR="00E041FC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构建</w:t>
      </w:r>
    </w:p>
    <w:p w14:paraId="1A42253F" w14:textId="6E01E668" w:rsidR="002E098A" w:rsidRPr="002E098A" w:rsidRDefault="00C75119" w:rsidP="004259A4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</w:t>
      </w:r>
      <w:r w:rsidR="00C60C4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型</w:t>
      </w:r>
      <w:r w:rsidR="002E098A"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F8612C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大众迈腾B</w:t>
      </w:r>
      <w:r w:rsidR="00F8612C"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  <w:t>8</w:t>
      </w:r>
    </w:p>
    <w:p w14:paraId="769BA518" w14:textId="77777777" w:rsidR="002E098A" w:rsidRPr="001B0E1F" w:rsidRDefault="002E098A" w:rsidP="004259A4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F8612C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4C19874C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0A6858F0" w14:textId="77777777" w:rsidR="00D652A9" w:rsidRPr="00D652A9" w:rsidRDefault="00D652A9" w:rsidP="00D652A9">
      <w:pPr>
        <w:pStyle w:val="af1"/>
        <w:numPr>
          <w:ilvl w:val="0"/>
          <w:numId w:val="36"/>
        </w:numPr>
        <w:tabs>
          <w:tab w:val="left" w:pos="284"/>
        </w:tabs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D652A9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完成专业英语翻译。</w:t>
      </w:r>
    </w:p>
    <w:p w14:paraId="602898FF" w14:textId="77777777" w:rsidR="00911F25" w:rsidRPr="00911F25" w:rsidRDefault="00911F25" w:rsidP="00911F25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利用提供的设备、零部件及资料，</w:t>
      </w:r>
      <w:r w:rsidR="00C90FAC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</w:t>
      </w:r>
      <w:r w:rsidR="00C90FAC" w:rsidRPr="00C90FAC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报告单要求</w:t>
      </w: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搭接、构建电路，实现要求</w:t>
      </w:r>
      <w:r w:rsidR="00C90FAC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的功能</w:t>
      </w: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1082561E" w14:textId="77777777" w:rsidR="00911F25" w:rsidRPr="00911F25" w:rsidRDefault="00911F25" w:rsidP="00911F25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每个功能必须完全正确才能得分，功能不可多余或减少。</w:t>
      </w:r>
    </w:p>
    <w:p w14:paraId="732E6A74" w14:textId="77777777" w:rsidR="00911F25" w:rsidRDefault="00911F25" w:rsidP="00911F25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根据要求选择合适的电路保护及其他元器件。</w:t>
      </w:r>
    </w:p>
    <w:p w14:paraId="56B6CEC3" w14:textId="77777777" w:rsidR="00E80D19" w:rsidRPr="00911F25" w:rsidRDefault="00B5536A" w:rsidP="00911F25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操作过程</w:t>
      </w:r>
      <w:r w:rsidR="00E80D19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发现零部件故障应汇报并排除。</w:t>
      </w:r>
    </w:p>
    <w:p w14:paraId="3E26FAF6" w14:textId="77777777" w:rsidR="00911F25" w:rsidRPr="00911F25" w:rsidRDefault="00911F25" w:rsidP="00911F25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搭接完毕后，给裁判展示功能结果，选手和裁判员同时签字确认。</w:t>
      </w:r>
    </w:p>
    <w:p w14:paraId="78768D53" w14:textId="77777777" w:rsidR="00911F25" w:rsidRPr="00911F25" w:rsidRDefault="00911F25" w:rsidP="00911F25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911F25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因选手操作不当导致电路损坏等情况而耽误的时间由选手承担，不停时、不补时。</w:t>
      </w:r>
    </w:p>
    <w:p w14:paraId="7718A0CF" w14:textId="77777777" w:rsidR="00086651" w:rsidRDefault="00086651" w:rsidP="002E098A">
      <w:pPr>
        <w:spacing w:after="0" w:line="300" w:lineRule="auto"/>
        <w:rPr>
          <w:lang w:eastAsia="zh-CN"/>
        </w:rPr>
      </w:pPr>
    </w:p>
    <w:p w14:paraId="06DE288D" w14:textId="77777777" w:rsidR="005F11EC" w:rsidRPr="005F11EC" w:rsidRDefault="005F11EC" w:rsidP="002E098A">
      <w:pPr>
        <w:spacing w:after="0" w:line="300" w:lineRule="auto"/>
        <w:rPr>
          <w:lang w:eastAsia="zh-CN"/>
        </w:rPr>
      </w:pPr>
    </w:p>
    <w:p w14:paraId="13C66CBC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3E463506" w14:textId="77777777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</w:p>
    <w:p w14:paraId="266D0105" w14:textId="77777777" w:rsidR="00AD3965" w:rsidRDefault="00AD3965" w:rsidP="00AD3965">
      <w:pPr>
        <w:spacing w:after="0"/>
        <w:rPr>
          <w:rFonts w:ascii="微软雅黑" w:eastAsia="微软雅黑" w:hAnsi="微软雅黑" w:cs="Arial"/>
          <w:caps/>
          <w:color w:val="000000"/>
          <w:sz w:val="32"/>
          <w:szCs w:val="32"/>
          <w:lang w:eastAsia="zh-CN"/>
        </w:rPr>
      </w:pPr>
      <w:r w:rsidRPr="00AD3965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模块</w:t>
      </w:r>
      <w:r w:rsidR="00E041FC">
        <w:rPr>
          <w:rFonts w:ascii="微软雅黑" w:eastAsia="微软雅黑" w:hAnsi="微软雅黑" w:cs="Arial"/>
          <w:caps/>
          <w:color w:val="000000"/>
          <w:sz w:val="32"/>
          <w:szCs w:val="32"/>
          <w:lang w:eastAsia="zh-CN"/>
        </w:rPr>
        <w:t>D</w:t>
      </w:r>
      <w:r w:rsidR="008D394B">
        <w:rPr>
          <w:rFonts w:ascii="微软雅黑" w:eastAsia="微软雅黑" w:hAnsi="微软雅黑" w:cs="Arial"/>
          <w:caps/>
          <w:color w:val="000000"/>
          <w:sz w:val="32"/>
          <w:szCs w:val="32"/>
          <w:lang w:eastAsia="zh-CN"/>
        </w:rPr>
        <w:t xml:space="preserve"> </w:t>
      </w:r>
      <w:r w:rsidRPr="00AD3965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>—</w:t>
      </w:r>
      <w:r w:rsidR="008D394B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 xml:space="preserve"> </w:t>
      </w:r>
      <w:r w:rsidRPr="00AD3965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电气</w:t>
      </w:r>
      <w:r w:rsidR="00E041FC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构建</w:t>
      </w:r>
    </w:p>
    <w:p w14:paraId="3ECCEE7D" w14:textId="77777777" w:rsidR="008D394B" w:rsidRPr="00FB6C51" w:rsidRDefault="008D394B" w:rsidP="008D394B">
      <w:pPr>
        <w:spacing w:after="0"/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1</w:t>
      </w:r>
      <w:r w:rsidRPr="00FB6C51"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.</w:t>
      </w:r>
      <w:r w:rsidRPr="00FB6C51"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搭接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转向灯电路</w:t>
      </w:r>
    </w:p>
    <w:p w14:paraId="56E60ACC" w14:textId="77777777" w:rsidR="008D394B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根据车辆电路图搭接电路，实现转向灯和危险警告灯全部功能，包含仪表显示。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669"/>
        <w:gridCol w:w="2670"/>
        <w:gridCol w:w="2670"/>
      </w:tblGrid>
      <w:tr w:rsidR="008D394B" w:rsidRPr="00C60779" w14:paraId="73B78DA1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523928B2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bookmarkStart w:id="0" w:name="_Hlk137245669"/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功能</w:t>
            </w:r>
          </w:p>
        </w:tc>
        <w:tc>
          <w:tcPr>
            <w:tcW w:w="2669" w:type="dxa"/>
            <w:vAlign w:val="center"/>
          </w:tcPr>
          <w:p w14:paraId="75DB26C7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左右转向灯功能</w:t>
            </w:r>
          </w:p>
        </w:tc>
        <w:tc>
          <w:tcPr>
            <w:tcW w:w="2670" w:type="dxa"/>
            <w:vAlign w:val="center"/>
          </w:tcPr>
          <w:p w14:paraId="736B92A1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危险警告灯功能</w:t>
            </w:r>
          </w:p>
        </w:tc>
        <w:tc>
          <w:tcPr>
            <w:tcW w:w="2670" w:type="dxa"/>
            <w:vAlign w:val="center"/>
          </w:tcPr>
          <w:p w14:paraId="00E531E3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转向信号仪表显示</w:t>
            </w:r>
          </w:p>
        </w:tc>
      </w:tr>
      <w:tr w:rsidR="008D394B" w14:paraId="1AEF947E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63C1543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是否实现</w:t>
            </w:r>
          </w:p>
        </w:tc>
        <w:tc>
          <w:tcPr>
            <w:tcW w:w="2669" w:type="dxa"/>
            <w:vAlign w:val="center"/>
          </w:tcPr>
          <w:p w14:paraId="0AC8E1F5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57911FE9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7582186A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03E4FA0C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74207485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第二次</w:t>
            </w:r>
          </w:p>
        </w:tc>
        <w:tc>
          <w:tcPr>
            <w:tcW w:w="2669" w:type="dxa"/>
            <w:vAlign w:val="center"/>
          </w:tcPr>
          <w:p w14:paraId="1C230EDA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07FD707B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20D0C367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32C0781F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0259579C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第三次</w:t>
            </w:r>
          </w:p>
        </w:tc>
        <w:tc>
          <w:tcPr>
            <w:tcW w:w="2669" w:type="dxa"/>
            <w:vAlign w:val="center"/>
          </w:tcPr>
          <w:p w14:paraId="3882A675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0738A57C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23313B66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</w:tbl>
    <w:bookmarkEnd w:id="0"/>
    <w:p w14:paraId="1CCCFC5B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选手签字：</w:t>
      </w:r>
    </w:p>
    <w:p w14:paraId="7EF9E048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裁判签字：</w:t>
      </w:r>
    </w:p>
    <w:p w14:paraId="531E3752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493D26B8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4A034A31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7B422279" w14:textId="77777777" w:rsidR="008D394B" w:rsidRPr="00FB6C51" w:rsidRDefault="008D394B" w:rsidP="008D394B">
      <w:pPr>
        <w:spacing w:after="0"/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2</w:t>
      </w:r>
      <w:r w:rsidRPr="00FB6C51"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.</w:t>
      </w:r>
      <w:r w:rsidRPr="00FB6C51"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搭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建高位制动灯电路</w:t>
      </w:r>
    </w:p>
    <w:p w14:paraId="333172A5" w14:textId="77777777" w:rsidR="008D394B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bookmarkStart w:id="1" w:name="_Hlk137270941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利用电源、制动灯开关、保险丝、高位制动灯、电阻及导线（不可使用K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9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），搭建高位制动灯电路，灯泡电流控制在</w:t>
      </w:r>
      <w:r w:rsidR="004703E4">
        <w:rPr>
          <w:rFonts w:asciiTheme="minorEastAsia" w:eastAsiaTheme="minorEastAsia" w:hAnsiTheme="minorEastAsia" w:hint="eastAsia"/>
          <w:sz w:val="24"/>
          <w:szCs w:val="24"/>
          <w:lang w:eastAsia="zh-CN"/>
        </w:rPr>
        <w:t>4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0-</w:t>
      </w:r>
      <w:r w:rsidR="004703E4">
        <w:rPr>
          <w:rFonts w:asciiTheme="minorEastAsia" w:eastAsiaTheme="minorEastAsia" w:hAnsiTheme="minorEastAsia"/>
          <w:sz w:val="24"/>
          <w:szCs w:val="24"/>
          <w:lang w:eastAsia="zh-CN"/>
        </w:rPr>
        <w:t>5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0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m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A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tbl>
      <w:tblPr>
        <w:tblStyle w:val="ae"/>
        <w:tblW w:w="8425" w:type="dxa"/>
        <w:jc w:val="center"/>
        <w:tblLook w:val="04A0" w:firstRow="1" w:lastRow="0" w:firstColumn="1" w:lastColumn="0" w:noHBand="0" w:noVBand="1"/>
      </w:tblPr>
      <w:tblGrid>
        <w:gridCol w:w="1299"/>
        <w:gridCol w:w="3340"/>
        <w:gridCol w:w="3786"/>
      </w:tblGrid>
      <w:tr w:rsidR="008D394B" w:rsidRPr="00C60779" w14:paraId="7C84534E" w14:textId="77777777" w:rsidTr="00627F4D">
        <w:trPr>
          <w:trHeight w:val="567"/>
          <w:jc w:val="center"/>
        </w:trPr>
        <w:tc>
          <w:tcPr>
            <w:tcW w:w="1299" w:type="dxa"/>
            <w:vAlign w:val="center"/>
          </w:tcPr>
          <w:bookmarkEnd w:id="1"/>
          <w:p w14:paraId="0B07F2FF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功能</w:t>
            </w:r>
          </w:p>
        </w:tc>
        <w:tc>
          <w:tcPr>
            <w:tcW w:w="3340" w:type="dxa"/>
            <w:vAlign w:val="center"/>
          </w:tcPr>
          <w:p w14:paraId="4B01C5F3" w14:textId="77777777" w:rsidR="008D394B" w:rsidRPr="00C60779" w:rsidRDefault="008D394B" w:rsidP="00627F4D">
            <w:pPr>
              <w:spacing w:after="0"/>
              <w:ind w:rightChars="-53" w:right="-10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开关控制制动灯亮灭</w:t>
            </w:r>
          </w:p>
        </w:tc>
        <w:tc>
          <w:tcPr>
            <w:tcW w:w="3786" w:type="dxa"/>
            <w:vAlign w:val="center"/>
          </w:tcPr>
          <w:p w14:paraId="1E13E6A7" w14:textId="77777777" w:rsidR="008D394B" w:rsidRPr="00C60779" w:rsidRDefault="008D394B" w:rsidP="00627F4D">
            <w:pPr>
              <w:spacing w:after="0"/>
              <w:ind w:leftChars="-84" w:left="1" w:rightChars="-53" w:right="-106" w:hangingChars="70" w:hanging="169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灯泡电流</w:t>
            </w:r>
            <w:r w:rsidR="004703E4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4</w:t>
            </w:r>
            <w:r w:rsidRPr="00C60779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  <w:t>0-</w:t>
            </w:r>
            <w:r w:rsidR="004703E4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  <w:t>5</w:t>
            </w:r>
            <w:r w:rsidRPr="00C60779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  <w:t>0</w:t>
            </w: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m</w:t>
            </w:r>
            <w:r w:rsidRPr="00C60779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  <w:t>A</w:t>
            </w:r>
          </w:p>
        </w:tc>
      </w:tr>
      <w:tr w:rsidR="008D394B" w14:paraId="5A60BBB8" w14:textId="77777777" w:rsidTr="00627F4D">
        <w:trPr>
          <w:trHeight w:val="567"/>
          <w:jc w:val="center"/>
        </w:trPr>
        <w:tc>
          <w:tcPr>
            <w:tcW w:w="1299" w:type="dxa"/>
            <w:vAlign w:val="center"/>
          </w:tcPr>
          <w:p w14:paraId="7B7CD1D7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是否实现</w:t>
            </w:r>
          </w:p>
        </w:tc>
        <w:tc>
          <w:tcPr>
            <w:tcW w:w="3340" w:type="dxa"/>
            <w:vAlign w:val="center"/>
          </w:tcPr>
          <w:p w14:paraId="7E8B24B4" w14:textId="77777777" w:rsidR="008D394B" w:rsidRDefault="008D394B" w:rsidP="00627F4D">
            <w:pPr>
              <w:spacing w:after="0"/>
              <w:ind w:leftChars="-84" w:rightChars="-53" w:right="-106" w:hangingChars="70" w:hanging="168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是(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  )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否(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  )</w:t>
            </w:r>
          </w:p>
        </w:tc>
        <w:tc>
          <w:tcPr>
            <w:tcW w:w="3786" w:type="dxa"/>
            <w:vAlign w:val="center"/>
          </w:tcPr>
          <w:p w14:paraId="3B0C1A7B" w14:textId="77777777" w:rsidR="008D394B" w:rsidRDefault="008D394B" w:rsidP="00627F4D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实测值：</w:t>
            </w:r>
          </w:p>
        </w:tc>
      </w:tr>
      <w:tr w:rsidR="008D394B" w14:paraId="6225F600" w14:textId="77777777" w:rsidTr="00627F4D">
        <w:trPr>
          <w:trHeight w:val="567"/>
          <w:jc w:val="center"/>
        </w:trPr>
        <w:tc>
          <w:tcPr>
            <w:tcW w:w="1299" w:type="dxa"/>
            <w:vAlign w:val="center"/>
          </w:tcPr>
          <w:p w14:paraId="4C0E764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第二次</w:t>
            </w:r>
          </w:p>
        </w:tc>
        <w:tc>
          <w:tcPr>
            <w:tcW w:w="3340" w:type="dxa"/>
            <w:vAlign w:val="center"/>
          </w:tcPr>
          <w:p w14:paraId="61DC8C55" w14:textId="77777777" w:rsidR="008D394B" w:rsidRDefault="008D394B" w:rsidP="00627F4D">
            <w:pPr>
              <w:spacing w:after="0"/>
              <w:ind w:leftChars="-84" w:rightChars="-53" w:right="-106" w:hangingChars="70" w:hanging="168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是(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  )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否(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  )</w:t>
            </w:r>
          </w:p>
        </w:tc>
        <w:tc>
          <w:tcPr>
            <w:tcW w:w="3786" w:type="dxa"/>
            <w:vAlign w:val="center"/>
          </w:tcPr>
          <w:p w14:paraId="65009376" w14:textId="77777777" w:rsidR="008D394B" w:rsidRDefault="008D394B" w:rsidP="00627F4D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实测值：</w:t>
            </w:r>
          </w:p>
        </w:tc>
      </w:tr>
      <w:tr w:rsidR="008D394B" w14:paraId="7AA57F76" w14:textId="77777777" w:rsidTr="00627F4D">
        <w:trPr>
          <w:trHeight w:val="567"/>
          <w:jc w:val="center"/>
        </w:trPr>
        <w:tc>
          <w:tcPr>
            <w:tcW w:w="1299" w:type="dxa"/>
            <w:vAlign w:val="center"/>
          </w:tcPr>
          <w:p w14:paraId="655B398F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第三次</w:t>
            </w:r>
          </w:p>
        </w:tc>
        <w:tc>
          <w:tcPr>
            <w:tcW w:w="3340" w:type="dxa"/>
            <w:vAlign w:val="center"/>
          </w:tcPr>
          <w:p w14:paraId="77BC21CD" w14:textId="77777777" w:rsidR="008D394B" w:rsidRDefault="008D394B" w:rsidP="00627F4D">
            <w:pPr>
              <w:spacing w:after="0"/>
              <w:ind w:leftChars="-84" w:rightChars="-53" w:right="-106" w:hangingChars="70" w:hanging="168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是(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  )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否(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  )</w:t>
            </w:r>
          </w:p>
        </w:tc>
        <w:tc>
          <w:tcPr>
            <w:tcW w:w="3786" w:type="dxa"/>
            <w:vAlign w:val="center"/>
          </w:tcPr>
          <w:p w14:paraId="0769A32C" w14:textId="77777777" w:rsidR="008D394B" w:rsidRDefault="008D394B" w:rsidP="00627F4D"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实测值：</w:t>
            </w:r>
          </w:p>
        </w:tc>
      </w:tr>
    </w:tbl>
    <w:p w14:paraId="3A17BFB6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选手签字：</w:t>
      </w:r>
    </w:p>
    <w:p w14:paraId="3C228E0C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裁判签字：</w:t>
      </w:r>
    </w:p>
    <w:p w14:paraId="14B02F8A" w14:textId="77777777" w:rsidR="008D394B" w:rsidRDefault="008D394B" w:rsidP="008D394B">
      <w:pPr>
        <w:spacing w:after="0" w:line="240" w:lineRule="auto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br w:type="page"/>
      </w:r>
    </w:p>
    <w:p w14:paraId="461C780E" w14:textId="77777777" w:rsidR="008D394B" w:rsidRPr="00FB6C51" w:rsidRDefault="008D394B" w:rsidP="008D394B">
      <w:pP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lastRenderedPageBreak/>
        <w:t>3</w:t>
      </w:r>
      <w:r w:rsidRPr="00FB6C51"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.</w:t>
      </w:r>
      <w:r w:rsidRPr="00FB6C51"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搭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建混合灯光电路</w:t>
      </w:r>
    </w:p>
    <w:p w14:paraId="4D369065" w14:textId="77777777" w:rsidR="008D394B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C744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利用电源、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灯光开关</w:t>
      </w:r>
      <w:r w:rsidRPr="00C744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、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1只</w:t>
      </w:r>
      <w:r w:rsidRPr="00C744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保险丝、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继电器、前转向灯、前大灯以及</w:t>
      </w:r>
      <w:r w:rsidRPr="00C744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导线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等</w:t>
      </w:r>
      <w:r w:rsidRPr="00C744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（不可使用K9），搭建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混合灯光电路。要求：1）灯光开关从关闭转至小灯位置时两个前转向灯点亮，转向灯实际功率设定为额定电压下功率的四分之一；2）灯光开关转至大灯位置时，一个转向灯正常点亮而另一个熄灭，同时两个大灯正常点亮；3）保险丝选择最接近电路最大电流3倍的容量值</w:t>
      </w:r>
      <w:r w:rsidRPr="00C744F8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3030"/>
        <w:gridCol w:w="3119"/>
        <w:gridCol w:w="1860"/>
      </w:tblGrid>
      <w:tr w:rsidR="008D394B" w:rsidRPr="00C60779" w14:paraId="26229276" w14:textId="77777777" w:rsidTr="00627F4D">
        <w:trPr>
          <w:trHeight w:val="864"/>
          <w:jc w:val="center"/>
        </w:trPr>
        <w:tc>
          <w:tcPr>
            <w:tcW w:w="1384" w:type="dxa"/>
            <w:vAlign w:val="center"/>
          </w:tcPr>
          <w:p w14:paraId="414E4E54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功能</w:t>
            </w:r>
          </w:p>
        </w:tc>
        <w:tc>
          <w:tcPr>
            <w:tcW w:w="3030" w:type="dxa"/>
            <w:vAlign w:val="center"/>
          </w:tcPr>
          <w:p w14:paraId="741FCBF9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开关至小灯位置时，两个前转向灯降低功率点亮</w:t>
            </w:r>
          </w:p>
        </w:tc>
        <w:tc>
          <w:tcPr>
            <w:tcW w:w="3119" w:type="dxa"/>
            <w:vAlign w:val="center"/>
          </w:tcPr>
          <w:p w14:paraId="02E0F909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开关至大灯位置时，一个转向和两个大灯正常点亮</w:t>
            </w:r>
          </w:p>
        </w:tc>
        <w:tc>
          <w:tcPr>
            <w:tcW w:w="1860" w:type="dxa"/>
            <w:vAlign w:val="center"/>
          </w:tcPr>
          <w:p w14:paraId="0BBE7F34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保险丝容量</w:t>
            </w:r>
          </w:p>
        </w:tc>
      </w:tr>
      <w:tr w:rsidR="008D394B" w14:paraId="40CB83F8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1759758D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是否实现</w:t>
            </w:r>
          </w:p>
        </w:tc>
        <w:tc>
          <w:tcPr>
            <w:tcW w:w="3030" w:type="dxa"/>
            <w:vAlign w:val="center"/>
          </w:tcPr>
          <w:p w14:paraId="5DFF71C2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19" w:type="dxa"/>
            <w:vAlign w:val="center"/>
          </w:tcPr>
          <w:p w14:paraId="2BBC0545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60" w:type="dxa"/>
            <w:vAlign w:val="center"/>
          </w:tcPr>
          <w:p w14:paraId="6722E581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</w:tr>
      <w:tr w:rsidR="008D394B" w14:paraId="559A3D5D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5A928F7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第二次</w:t>
            </w:r>
          </w:p>
        </w:tc>
        <w:tc>
          <w:tcPr>
            <w:tcW w:w="3030" w:type="dxa"/>
            <w:vAlign w:val="center"/>
          </w:tcPr>
          <w:p w14:paraId="4396C84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19" w:type="dxa"/>
            <w:vAlign w:val="center"/>
          </w:tcPr>
          <w:p w14:paraId="0A8E5C42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60" w:type="dxa"/>
            <w:vAlign w:val="center"/>
          </w:tcPr>
          <w:p w14:paraId="12760B3F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</w:tr>
      <w:tr w:rsidR="008D394B" w14:paraId="17D9AEA4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1930EB95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第三次</w:t>
            </w:r>
          </w:p>
        </w:tc>
        <w:tc>
          <w:tcPr>
            <w:tcW w:w="3030" w:type="dxa"/>
            <w:vAlign w:val="center"/>
          </w:tcPr>
          <w:p w14:paraId="04CA81F5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19" w:type="dxa"/>
            <w:vAlign w:val="center"/>
          </w:tcPr>
          <w:p w14:paraId="67E84AC6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60" w:type="dxa"/>
            <w:vAlign w:val="center"/>
          </w:tcPr>
          <w:p w14:paraId="558985AA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</w:tr>
    </w:tbl>
    <w:p w14:paraId="150D81ED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选手签字：</w:t>
      </w:r>
    </w:p>
    <w:p w14:paraId="423E2B5A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裁判签字：</w:t>
      </w:r>
    </w:p>
    <w:p w14:paraId="6611F5C2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5A0DFA0D" w14:textId="77777777" w:rsidR="008D394B" w:rsidRPr="00FB6C51" w:rsidRDefault="008D394B" w:rsidP="008D394B">
      <w:pP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4</w:t>
      </w:r>
      <w:r w:rsidRPr="00FB6C51"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.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构建后视镜控制电路</w:t>
      </w:r>
    </w:p>
    <w:p w14:paraId="653EB81C" w14:textId="77777777" w:rsidR="008D394B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利用可用元器件构建电路，实现后视镜操作的新功能：1）后视镜位置选择开关置于左侧时右侧后视镜动作；2）上下调整时，右侧后视镜对应右下和左上运动；3）左右调整时，右侧后视镜也是对应左下和右上运动。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669"/>
        <w:gridCol w:w="2670"/>
        <w:gridCol w:w="2670"/>
      </w:tblGrid>
      <w:tr w:rsidR="008D394B" w:rsidRPr="009C2AC0" w14:paraId="4EE2F5FF" w14:textId="77777777" w:rsidTr="00627F4D">
        <w:trPr>
          <w:trHeight w:val="1028"/>
          <w:jc w:val="center"/>
        </w:trPr>
        <w:tc>
          <w:tcPr>
            <w:tcW w:w="1384" w:type="dxa"/>
            <w:vAlign w:val="center"/>
          </w:tcPr>
          <w:p w14:paraId="3229FFE3" w14:textId="77777777" w:rsidR="008D394B" w:rsidRPr="009C2AC0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9C2AC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功能</w:t>
            </w:r>
          </w:p>
        </w:tc>
        <w:tc>
          <w:tcPr>
            <w:tcW w:w="2669" w:type="dxa"/>
            <w:vAlign w:val="center"/>
          </w:tcPr>
          <w:p w14:paraId="104A68A8" w14:textId="77777777" w:rsidR="008D394B" w:rsidRPr="009C2AC0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9C2AC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开关置左时右侧动作</w:t>
            </w:r>
          </w:p>
        </w:tc>
        <w:tc>
          <w:tcPr>
            <w:tcW w:w="2670" w:type="dxa"/>
            <w:vAlign w:val="center"/>
          </w:tcPr>
          <w:p w14:paraId="119DA98F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9C2AC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上调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：向</w:t>
            </w:r>
            <w:r w:rsidRPr="009C2AC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右下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动作</w:t>
            </w:r>
          </w:p>
          <w:p w14:paraId="687E9316" w14:textId="77777777" w:rsidR="008D394B" w:rsidRPr="009C2AC0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下调：向</w:t>
            </w:r>
            <w:r w:rsidRPr="009C2AC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左上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动作</w:t>
            </w:r>
          </w:p>
        </w:tc>
        <w:tc>
          <w:tcPr>
            <w:tcW w:w="2670" w:type="dxa"/>
            <w:vAlign w:val="center"/>
          </w:tcPr>
          <w:p w14:paraId="5ADD9F6A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左</w:t>
            </w:r>
            <w:r w:rsidRPr="009C2AC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调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：向左下动作</w:t>
            </w:r>
          </w:p>
          <w:p w14:paraId="033978FB" w14:textId="77777777" w:rsidR="008D394B" w:rsidRPr="009C2AC0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右调：向右上动作</w:t>
            </w:r>
          </w:p>
        </w:tc>
      </w:tr>
      <w:tr w:rsidR="008D394B" w14:paraId="3C52FCD7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7404160C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是否实现</w:t>
            </w:r>
          </w:p>
        </w:tc>
        <w:tc>
          <w:tcPr>
            <w:tcW w:w="2669" w:type="dxa"/>
            <w:vAlign w:val="center"/>
          </w:tcPr>
          <w:p w14:paraId="5BCEB61B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242D0B71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6F1CBB86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23C0CB66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56BA9301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第二次</w:t>
            </w:r>
          </w:p>
        </w:tc>
        <w:tc>
          <w:tcPr>
            <w:tcW w:w="2669" w:type="dxa"/>
            <w:vAlign w:val="center"/>
          </w:tcPr>
          <w:p w14:paraId="4EA6717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625BD5D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7827A3B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09343DAC" w14:textId="77777777" w:rsidTr="00627F4D">
        <w:trPr>
          <w:trHeight w:val="567"/>
          <w:jc w:val="center"/>
        </w:trPr>
        <w:tc>
          <w:tcPr>
            <w:tcW w:w="1384" w:type="dxa"/>
            <w:vAlign w:val="center"/>
          </w:tcPr>
          <w:p w14:paraId="3647BDC7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第三次</w:t>
            </w:r>
          </w:p>
        </w:tc>
        <w:tc>
          <w:tcPr>
            <w:tcW w:w="2669" w:type="dxa"/>
            <w:vAlign w:val="center"/>
          </w:tcPr>
          <w:p w14:paraId="79485E32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68529B5F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0" w:type="dxa"/>
            <w:vAlign w:val="center"/>
          </w:tcPr>
          <w:p w14:paraId="441F8B6A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</w:tbl>
    <w:p w14:paraId="342EB2FF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选手签字：</w:t>
      </w:r>
    </w:p>
    <w:p w14:paraId="7E95AD5C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裁判签字：</w:t>
      </w:r>
    </w:p>
    <w:p w14:paraId="4F28A2A0" w14:textId="77777777" w:rsidR="008D394B" w:rsidRDefault="008D394B" w:rsidP="008D394B">
      <w:pPr>
        <w:spacing w:after="0" w:line="240" w:lineRule="auto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br w:type="page"/>
      </w:r>
    </w:p>
    <w:p w14:paraId="64F3A5DF" w14:textId="77777777" w:rsidR="008D394B" w:rsidRPr="00FB6C51" w:rsidRDefault="008D394B" w:rsidP="008D394B">
      <w:pP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lastRenderedPageBreak/>
        <w:t>5</w:t>
      </w:r>
      <w:r w:rsidRPr="00FB6C51"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.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构建电机正反转电路</w:t>
      </w:r>
    </w:p>
    <w:p w14:paraId="722F3C5E" w14:textId="77777777" w:rsidR="008D394B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利用电源、转向灯开关、保险丝、2个继电器、副驾驶侧车窗电机以及连接导线</w:t>
      </w:r>
      <w:r w:rsidRPr="001D1E80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（不可使用K9）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构建电路，实现转向灯开关左右切换控制电机正反转。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37"/>
        <w:gridCol w:w="6186"/>
      </w:tblGrid>
      <w:tr w:rsidR="008D394B" w:rsidRPr="00C60779" w14:paraId="2CCBBA5F" w14:textId="77777777" w:rsidTr="00627F4D">
        <w:trPr>
          <w:trHeight w:val="567"/>
          <w:jc w:val="center"/>
        </w:trPr>
        <w:tc>
          <w:tcPr>
            <w:tcW w:w="1937" w:type="dxa"/>
            <w:vAlign w:val="center"/>
          </w:tcPr>
          <w:p w14:paraId="192BD29E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功能</w:t>
            </w:r>
          </w:p>
        </w:tc>
        <w:tc>
          <w:tcPr>
            <w:tcW w:w="6186" w:type="dxa"/>
            <w:vAlign w:val="center"/>
          </w:tcPr>
          <w:p w14:paraId="413BC39A" w14:textId="77777777" w:rsidR="008D394B" w:rsidRPr="00C60779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C6077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转向灯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开关左右切换控制电机正反转</w:t>
            </w:r>
          </w:p>
        </w:tc>
      </w:tr>
      <w:tr w:rsidR="008D394B" w14:paraId="3B208F58" w14:textId="77777777" w:rsidTr="00627F4D">
        <w:trPr>
          <w:trHeight w:val="567"/>
          <w:jc w:val="center"/>
        </w:trPr>
        <w:tc>
          <w:tcPr>
            <w:tcW w:w="1937" w:type="dxa"/>
            <w:vAlign w:val="center"/>
          </w:tcPr>
          <w:p w14:paraId="1EB996AC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是否实现</w:t>
            </w:r>
          </w:p>
        </w:tc>
        <w:tc>
          <w:tcPr>
            <w:tcW w:w="6186" w:type="dxa"/>
            <w:vAlign w:val="center"/>
          </w:tcPr>
          <w:p w14:paraId="50D5F4E3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2FC53A7B" w14:textId="77777777" w:rsidTr="00627F4D">
        <w:trPr>
          <w:trHeight w:val="567"/>
          <w:jc w:val="center"/>
        </w:trPr>
        <w:tc>
          <w:tcPr>
            <w:tcW w:w="1937" w:type="dxa"/>
            <w:vAlign w:val="center"/>
          </w:tcPr>
          <w:p w14:paraId="6B27E581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第二次</w:t>
            </w:r>
          </w:p>
        </w:tc>
        <w:tc>
          <w:tcPr>
            <w:tcW w:w="6186" w:type="dxa"/>
            <w:vAlign w:val="center"/>
          </w:tcPr>
          <w:p w14:paraId="749C6B17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501276D5" w14:textId="77777777" w:rsidTr="00627F4D">
        <w:trPr>
          <w:trHeight w:val="567"/>
          <w:jc w:val="center"/>
        </w:trPr>
        <w:tc>
          <w:tcPr>
            <w:tcW w:w="1937" w:type="dxa"/>
            <w:vAlign w:val="center"/>
          </w:tcPr>
          <w:p w14:paraId="3C615487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第三次</w:t>
            </w:r>
          </w:p>
        </w:tc>
        <w:tc>
          <w:tcPr>
            <w:tcW w:w="6186" w:type="dxa"/>
            <w:vAlign w:val="center"/>
          </w:tcPr>
          <w:p w14:paraId="7CF4A2B2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</w:tbl>
    <w:p w14:paraId="6F65A012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选手签字：</w:t>
      </w:r>
    </w:p>
    <w:p w14:paraId="28BAB273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裁判签字：</w:t>
      </w:r>
    </w:p>
    <w:p w14:paraId="1D5CAC70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0750032E" w14:textId="77777777" w:rsidR="008D394B" w:rsidRPr="00FB6C51" w:rsidRDefault="008D394B" w:rsidP="008D394B">
      <w:pP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</w:pPr>
      <w:bookmarkStart w:id="2" w:name="_Hlk133875943"/>
      <w:r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6</w:t>
      </w:r>
      <w:r w:rsidRPr="00FB6C51">
        <w:rPr>
          <w:rFonts w:asciiTheme="minorEastAsia" w:eastAsiaTheme="minorEastAsia" w:hAnsiTheme="minorEastAsia"/>
          <w:b/>
          <w:bCs/>
          <w:sz w:val="24"/>
          <w:szCs w:val="24"/>
          <w:lang w:eastAsia="zh-CN"/>
        </w:rPr>
        <w:t>.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lang w:eastAsia="zh-CN"/>
        </w:rPr>
        <w:t>构建灯光自动变换电路</w:t>
      </w:r>
    </w:p>
    <w:p w14:paraId="2396C1EC" w14:textId="77777777" w:rsidR="008D394B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利用电源、灯光开关、控制模块、保险丝、继电器、大灯以及连接导线等构建电路。实现灯光开关关闭时大灯不亮，灯光开关至小灯位置时</w:t>
      </w:r>
      <w:r w:rsidR="004703E4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。。。。。</w:t>
      </w:r>
      <w:bookmarkEnd w:id="2"/>
    </w:p>
    <w:p w14:paraId="699A35C7" w14:textId="77777777" w:rsidR="008D394B" w:rsidRPr="003F56AC" w:rsidRDefault="008D394B" w:rsidP="008D394B">
      <w:pPr>
        <w:ind w:firstLine="48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93"/>
        <w:gridCol w:w="7796"/>
      </w:tblGrid>
      <w:tr w:rsidR="008D394B" w:rsidRPr="00DC6BBB" w14:paraId="45E7F722" w14:textId="77777777" w:rsidTr="00627F4D">
        <w:trPr>
          <w:trHeight w:val="567"/>
          <w:jc w:val="center"/>
        </w:trPr>
        <w:tc>
          <w:tcPr>
            <w:tcW w:w="1893" w:type="dxa"/>
            <w:vAlign w:val="center"/>
          </w:tcPr>
          <w:p w14:paraId="5C0DF23A" w14:textId="77777777" w:rsidR="008D394B" w:rsidRPr="00DC6BB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  <w:r w:rsidRPr="00DC6BBB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lang w:eastAsia="zh-CN"/>
              </w:rPr>
              <w:t>功能</w:t>
            </w:r>
          </w:p>
        </w:tc>
        <w:tc>
          <w:tcPr>
            <w:tcW w:w="7796" w:type="dxa"/>
            <w:vAlign w:val="center"/>
          </w:tcPr>
          <w:p w14:paraId="1E127A3B" w14:textId="77777777" w:rsidR="008D394B" w:rsidRPr="00DC6BB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D394B" w14:paraId="5AAB3B31" w14:textId="77777777" w:rsidTr="00627F4D">
        <w:trPr>
          <w:trHeight w:val="567"/>
          <w:jc w:val="center"/>
        </w:trPr>
        <w:tc>
          <w:tcPr>
            <w:tcW w:w="1893" w:type="dxa"/>
            <w:vAlign w:val="center"/>
          </w:tcPr>
          <w:p w14:paraId="6F00BB0D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是否实现</w:t>
            </w:r>
          </w:p>
        </w:tc>
        <w:tc>
          <w:tcPr>
            <w:tcW w:w="7796" w:type="dxa"/>
            <w:vAlign w:val="center"/>
          </w:tcPr>
          <w:p w14:paraId="0A14CA8D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1DACF157" w14:textId="77777777" w:rsidTr="00627F4D">
        <w:trPr>
          <w:trHeight w:val="567"/>
          <w:jc w:val="center"/>
        </w:trPr>
        <w:tc>
          <w:tcPr>
            <w:tcW w:w="1893" w:type="dxa"/>
            <w:vAlign w:val="center"/>
          </w:tcPr>
          <w:p w14:paraId="760ABAF0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第二次</w:t>
            </w:r>
          </w:p>
        </w:tc>
        <w:tc>
          <w:tcPr>
            <w:tcW w:w="7796" w:type="dxa"/>
            <w:vAlign w:val="center"/>
          </w:tcPr>
          <w:p w14:paraId="14B277DC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0E252933" w14:textId="77777777" w:rsidTr="00627F4D">
        <w:trPr>
          <w:trHeight w:val="567"/>
          <w:jc w:val="center"/>
        </w:trPr>
        <w:tc>
          <w:tcPr>
            <w:tcW w:w="1893" w:type="dxa"/>
            <w:vAlign w:val="center"/>
          </w:tcPr>
          <w:p w14:paraId="0EB355D9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第三次</w:t>
            </w:r>
          </w:p>
        </w:tc>
        <w:tc>
          <w:tcPr>
            <w:tcW w:w="7796" w:type="dxa"/>
            <w:vAlign w:val="center"/>
          </w:tcPr>
          <w:p w14:paraId="10F12500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  <w:tr w:rsidR="008D394B" w14:paraId="39BBFEC2" w14:textId="77777777" w:rsidTr="00627F4D">
        <w:trPr>
          <w:trHeight w:val="567"/>
          <w:jc w:val="center"/>
        </w:trPr>
        <w:tc>
          <w:tcPr>
            <w:tcW w:w="1893" w:type="dxa"/>
            <w:vAlign w:val="center"/>
          </w:tcPr>
          <w:p w14:paraId="42AA45D8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第四次</w:t>
            </w:r>
          </w:p>
        </w:tc>
        <w:tc>
          <w:tcPr>
            <w:tcW w:w="7796" w:type="dxa"/>
            <w:vAlign w:val="center"/>
          </w:tcPr>
          <w:p w14:paraId="194651C7" w14:textId="77777777" w:rsidR="008D394B" w:rsidRDefault="008D394B" w:rsidP="00627F4D">
            <w:pPr>
              <w:spacing w:after="0"/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是（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）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否（ </w:t>
            </w:r>
            <w:r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）</w:t>
            </w:r>
          </w:p>
        </w:tc>
      </w:tr>
    </w:tbl>
    <w:p w14:paraId="7C292C8B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选手签字：</w:t>
      </w:r>
    </w:p>
    <w:p w14:paraId="529EC90E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裁判签字：</w:t>
      </w:r>
    </w:p>
    <w:p w14:paraId="309401F7" w14:textId="77777777" w:rsidR="008D394B" w:rsidRDefault="008D394B" w:rsidP="008D394B">
      <w:pPr>
        <w:spacing w:beforeLines="50" w:before="180" w:after="0" w:line="276" w:lineRule="auto"/>
        <w:ind w:firstLineChars="2421" w:firstLine="5810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391C3F71" w14:textId="77777777" w:rsidR="008D394B" w:rsidRPr="00CD79D1" w:rsidRDefault="008D394B" w:rsidP="008D394B">
      <w:pPr>
        <w:spacing w:after="0" w:line="240" w:lineRule="auto"/>
        <w:ind w:firstLineChars="1990" w:firstLine="4776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日       期：                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年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  月</w:t>
      </w:r>
      <w:r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 日</w:t>
      </w:r>
    </w:p>
    <w:sectPr w:rsidR="008D394B" w:rsidRPr="00CD79D1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6A880" w14:textId="77777777" w:rsidR="00A23B67" w:rsidRDefault="00A23B67" w:rsidP="00313492">
      <w:r>
        <w:separator/>
      </w:r>
    </w:p>
    <w:p w14:paraId="2C3B1283" w14:textId="77777777" w:rsidR="00A23B67" w:rsidRDefault="00A23B67" w:rsidP="00313492"/>
    <w:p w14:paraId="71420786" w14:textId="77777777" w:rsidR="00A23B67" w:rsidRDefault="00A23B67"/>
  </w:endnote>
  <w:endnote w:type="continuationSeparator" w:id="0">
    <w:p w14:paraId="43729B54" w14:textId="77777777" w:rsidR="00A23B67" w:rsidRDefault="00A23B67" w:rsidP="00313492">
      <w:r>
        <w:continuationSeparator/>
      </w:r>
    </w:p>
    <w:p w14:paraId="1EBDCC2B" w14:textId="77777777" w:rsidR="00A23B67" w:rsidRDefault="00A23B67" w:rsidP="00313492"/>
    <w:p w14:paraId="724E619D" w14:textId="77777777" w:rsidR="00A23B67" w:rsidRDefault="00A23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43DB4C12" w14:textId="77777777" w:rsidTr="001F6FF1">
      <w:tc>
        <w:tcPr>
          <w:tcW w:w="4395" w:type="dxa"/>
          <w:vAlign w:val="center"/>
          <w:hideMark/>
        </w:tcPr>
        <w:p w14:paraId="2446332C" w14:textId="77777777" w:rsidR="00300343" w:rsidRPr="00B34163" w:rsidRDefault="00352127" w:rsidP="00C06E59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4259A4">
            <w:rPr>
              <w:rFonts w:hint="eastAsia"/>
              <w:lang w:val="fr-CA" w:eastAsia="zh-CN"/>
            </w:rPr>
            <w:t xml:space="preserve"> </w:t>
          </w:r>
          <w:r w:rsidR="005A64D7">
            <w:rPr>
              <w:lang w:val="fr-CA" w:eastAsia="zh-CN"/>
            </w:rPr>
            <w:t>D</w:t>
          </w:r>
        </w:p>
      </w:tc>
      <w:tc>
        <w:tcPr>
          <w:tcW w:w="1276" w:type="dxa"/>
          <w:vAlign w:val="center"/>
          <w:hideMark/>
        </w:tcPr>
        <w:p w14:paraId="3425F77A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2F93CAA7" w14:textId="77777777" w:rsidR="00300343" w:rsidRPr="00893901" w:rsidRDefault="008827AA" w:rsidP="00C06E59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D652A9">
            <w:t>1</w:t>
          </w:r>
          <w:r w:rsidR="00AD5627">
            <w:t>5</w:t>
          </w:r>
          <w:r w:rsidR="005F52C9">
            <w:rPr>
              <w:lang w:eastAsia="zh-CN"/>
            </w:rPr>
            <w:t>/</w:t>
          </w:r>
          <w:r w:rsidR="00A55E10">
            <w:rPr>
              <w:lang w:eastAsia="zh-CN"/>
            </w:rPr>
            <w:t>0</w:t>
          </w:r>
          <w:r w:rsidR="00C06E59">
            <w:rPr>
              <w:rFonts w:hint="eastAsia"/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987821">
            <w:rPr>
              <w:lang w:eastAsia="zh-CN"/>
            </w:rPr>
            <w:t>2</w:t>
          </w:r>
          <w:r w:rsidR="00AD5627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53D23F82" w14:textId="77777777" w:rsidR="00300343" w:rsidRPr="00893901" w:rsidRDefault="00856132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4259A4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4259A4">
              <w:rPr>
                <w:noProof/>
              </w:rPr>
              <w:t>3</w:t>
            </w:r>
          </w:fldSimple>
        </w:p>
      </w:tc>
    </w:tr>
  </w:tbl>
  <w:p w14:paraId="4F023351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20C4" w14:textId="77777777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756573AA" wp14:editId="50133233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410E">
      <w:rPr>
        <w:sz w:val="16"/>
        <w:szCs w:val="16"/>
        <w:lang w:val="fr-CA"/>
      </w:rPr>
      <w:t xml:space="preserve"> Module</w:t>
    </w:r>
    <w:r w:rsidR="004259A4">
      <w:rPr>
        <w:rFonts w:hint="eastAsia"/>
        <w:sz w:val="16"/>
        <w:szCs w:val="16"/>
        <w:lang w:val="fr-CA" w:eastAsia="zh-CN"/>
      </w:rPr>
      <w:t xml:space="preserve"> </w:t>
    </w:r>
    <w:r w:rsidR="00ED58E0">
      <w:rPr>
        <w:sz w:val="16"/>
        <w:szCs w:val="16"/>
        <w:lang w:val="fr-CA" w:eastAsia="zh-CN"/>
      </w:rPr>
      <w:t>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EFC9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0CBE" w14:textId="77777777" w:rsidR="00A23B67" w:rsidRDefault="00A23B67">
      <w:r>
        <w:separator/>
      </w:r>
    </w:p>
  </w:footnote>
  <w:footnote w:type="continuationSeparator" w:id="0">
    <w:p w14:paraId="74A4D0E4" w14:textId="77777777" w:rsidR="00A23B67" w:rsidRDefault="00A23B67" w:rsidP="00313492">
      <w:r>
        <w:continuationSeparator/>
      </w:r>
    </w:p>
    <w:p w14:paraId="71EEADB1" w14:textId="77777777" w:rsidR="00A23B67" w:rsidRDefault="00A23B67" w:rsidP="00313492"/>
    <w:p w14:paraId="6C8A4AAC" w14:textId="77777777" w:rsidR="00A23B67" w:rsidRDefault="00A23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45E32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27B38410" wp14:editId="2CDE1EE6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605430CC" wp14:editId="18E0FABF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D4212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0A0035CD" wp14:editId="451CA6BB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773522AE" wp14:editId="4C8069BE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6045" w14:textId="77777777" w:rsidR="006E26EF" w:rsidRDefault="00BD124E" w:rsidP="00313492">
    <w:pPr>
      <w:pStyle w:val="a8"/>
      <w:rPr>
        <w:lang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0B79A8AB" wp14:editId="55486F4D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56E2CC3D" wp14:editId="55C2363F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529E9"/>
    <w:multiLevelType w:val="hybridMultilevel"/>
    <w:tmpl w:val="074C2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0B1D99"/>
    <w:multiLevelType w:val="hybridMultilevel"/>
    <w:tmpl w:val="55DEBB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706939">
    <w:abstractNumId w:val="9"/>
  </w:num>
  <w:num w:numId="2" w16cid:durableId="1267272826">
    <w:abstractNumId w:val="7"/>
  </w:num>
  <w:num w:numId="3" w16cid:durableId="1470777935">
    <w:abstractNumId w:val="6"/>
  </w:num>
  <w:num w:numId="4" w16cid:durableId="552883916">
    <w:abstractNumId w:val="5"/>
  </w:num>
  <w:num w:numId="5" w16cid:durableId="356320000">
    <w:abstractNumId w:val="4"/>
  </w:num>
  <w:num w:numId="6" w16cid:durableId="310256094">
    <w:abstractNumId w:val="8"/>
  </w:num>
  <w:num w:numId="7" w16cid:durableId="258686192">
    <w:abstractNumId w:val="3"/>
  </w:num>
  <w:num w:numId="8" w16cid:durableId="1668558515">
    <w:abstractNumId w:val="2"/>
  </w:num>
  <w:num w:numId="9" w16cid:durableId="332539033">
    <w:abstractNumId w:val="1"/>
  </w:num>
  <w:num w:numId="10" w16cid:durableId="1466460545">
    <w:abstractNumId w:val="0"/>
  </w:num>
  <w:num w:numId="11" w16cid:durableId="1840733317">
    <w:abstractNumId w:val="25"/>
  </w:num>
  <w:num w:numId="12" w16cid:durableId="1958019690">
    <w:abstractNumId w:val="12"/>
  </w:num>
  <w:num w:numId="13" w16cid:durableId="219483547">
    <w:abstractNumId w:val="24"/>
  </w:num>
  <w:num w:numId="14" w16cid:durableId="1239707148">
    <w:abstractNumId w:val="12"/>
    <w:lvlOverride w:ilvl="0">
      <w:startOverride w:val="1"/>
    </w:lvlOverride>
  </w:num>
  <w:num w:numId="15" w16cid:durableId="678393507">
    <w:abstractNumId w:val="19"/>
  </w:num>
  <w:num w:numId="16" w16cid:durableId="1715350211">
    <w:abstractNumId w:val="16"/>
  </w:num>
  <w:num w:numId="17" w16cid:durableId="1234699736">
    <w:abstractNumId w:val="11"/>
  </w:num>
  <w:num w:numId="18" w16cid:durableId="1992633495">
    <w:abstractNumId w:val="33"/>
  </w:num>
  <w:num w:numId="19" w16cid:durableId="372384989">
    <w:abstractNumId w:val="17"/>
  </w:num>
  <w:num w:numId="20" w16cid:durableId="1538010899">
    <w:abstractNumId w:val="15"/>
  </w:num>
  <w:num w:numId="21" w16cid:durableId="333193016">
    <w:abstractNumId w:val="22"/>
  </w:num>
  <w:num w:numId="22" w16cid:durableId="342976265">
    <w:abstractNumId w:val="35"/>
  </w:num>
  <w:num w:numId="23" w16cid:durableId="160197277">
    <w:abstractNumId w:val="30"/>
  </w:num>
  <w:num w:numId="24" w16cid:durableId="1600408721">
    <w:abstractNumId w:val="21"/>
  </w:num>
  <w:num w:numId="25" w16cid:durableId="1642882861">
    <w:abstractNumId w:val="28"/>
  </w:num>
  <w:num w:numId="26" w16cid:durableId="1958439306">
    <w:abstractNumId w:val="20"/>
  </w:num>
  <w:num w:numId="27" w16cid:durableId="1700206569">
    <w:abstractNumId w:val="14"/>
  </w:num>
  <w:num w:numId="28" w16cid:durableId="148987371">
    <w:abstractNumId w:val="19"/>
  </w:num>
  <w:num w:numId="29" w16cid:durableId="1524055261">
    <w:abstractNumId w:val="31"/>
  </w:num>
  <w:num w:numId="30" w16cid:durableId="1943873533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559365665">
    <w:abstractNumId w:val="23"/>
  </w:num>
  <w:num w:numId="32" w16cid:durableId="809596541">
    <w:abstractNumId w:val="13"/>
  </w:num>
  <w:num w:numId="33" w16cid:durableId="1938755183">
    <w:abstractNumId w:val="29"/>
  </w:num>
  <w:num w:numId="34" w16cid:durableId="599795565">
    <w:abstractNumId w:val="27"/>
  </w:num>
  <w:num w:numId="35" w16cid:durableId="504978078">
    <w:abstractNumId w:val="18"/>
  </w:num>
  <w:num w:numId="36" w16cid:durableId="1229195044">
    <w:abstractNumId w:val="34"/>
  </w:num>
  <w:num w:numId="37" w16cid:durableId="816727047">
    <w:abstractNumId w:val="26"/>
  </w:num>
  <w:num w:numId="38" w16cid:durableId="45325629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B30"/>
    <w:rsid w:val="000009CA"/>
    <w:rsid w:val="00000A77"/>
    <w:rsid w:val="00000F70"/>
    <w:rsid w:val="00001C96"/>
    <w:rsid w:val="000032C7"/>
    <w:rsid w:val="000052D7"/>
    <w:rsid w:val="0000542A"/>
    <w:rsid w:val="000056F5"/>
    <w:rsid w:val="00011C82"/>
    <w:rsid w:val="0001226E"/>
    <w:rsid w:val="0001566C"/>
    <w:rsid w:val="00016080"/>
    <w:rsid w:val="00016DCE"/>
    <w:rsid w:val="00017C04"/>
    <w:rsid w:val="00022075"/>
    <w:rsid w:val="00025109"/>
    <w:rsid w:val="0002552D"/>
    <w:rsid w:val="000267A8"/>
    <w:rsid w:val="00027143"/>
    <w:rsid w:val="000272B6"/>
    <w:rsid w:val="00027E8F"/>
    <w:rsid w:val="00031CEA"/>
    <w:rsid w:val="00033459"/>
    <w:rsid w:val="00034EEE"/>
    <w:rsid w:val="0003526B"/>
    <w:rsid w:val="00036555"/>
    <w:rsid w:val="0003658E"/>
    <w:rsid w:val="00036C37"/>
    <w:rsid w:val="0004038D"/>
    <w:rsid w:val="00041D07"/>
    <w:rsid w:val="00042385"/>
    <w:rsid w:val="00047DB7"/>
    <w:rsid w:val="00050090"/>
    <w:rsid w:val="00050DCE"/>
    <w:rsid w:val="00052335"/>
    <w:rsid w:val="00052F6D"/>
    <w:rsid w:val="0005310D"/>
    <w:rsid w:val="0005331C"/>
    <w:rsid w:val="00053BDA"/>
    <w:rsid w:val="000622FA"/>
    <w:rsid w:val="00062325"/>
    <w:rsid w:val="00065392"/>
    <w:rsid w:val="00066641"/>
    <w:rsid w:val="00070255"/>
    <w:rsid w:val="0007029F"/>
    <w:rsid w:val="000730B1"/>
    <w:rsid w:val="00075015"/>
    <w:rsid w:val="00077250"/>
    <w:rsid w:val="00077A5B"/>
    <w:rsid w:val="00081EA9"/>
    <w:rsid w:val="000822F7"/>
    <w:rsid w:val="000823B6"/>
    <w:rsid w:val="00085E20"/>
    <w:rsid w:val="000865AE"/>
    <w:rsid w:val="00086651"/>
    <w:rsid w:val="00086F57"/>
    <w:rsid w:val="0009465A"/>
    <w:rsid w:val="000947ED"/>
    <w:rsid w:val="00094B06"/>
    <w:rsid w:val="00095C97"/>
    <w:rsid w:val="00095CEE"/>
    <w:rsid w:val="000A0197"/>
    <w:rsid w:val="000A0626"/>
    <w:rsid w:val="000A10EE"/>
    <w:rsid w:val="000A29CA"/>
    <w:rsid w:val="000A2D55"/>
    <w:rsid w:val="000A60E8"/>
    <w:rsid w:val="000A6851"/>
    <w:rsid w:val="000A690D"/>
    <w:rsid w:val="000A724D"/>
    <w:rsid w:val="000A78EA"/>
    <w:rsid w:val="000B13B3"/>
    <w:rsid w:val="000B1B3D"/>
    <w:rsid w:val="000B27A6"/>
    <w:rsid w:val="000B43E2"/>
    <w:rsid w:val="000B6CAB"/>
    <w:rsid w:val="000D27CA"/>
    <w:rsid w:val="000D2BCE"/>
    <w:rsid w:val="000D2FAE"/>
    <w:rsid w:val="000D5E11"/>
    <w:rsid w:val="000D6CCE"/>
    <w:rsid w:val="000E219D"/>
    <w:rsid w:val="000E4BA4"/>
    <w:rsid w:val="000E74A5"/>
    <w:rsid w:val="000F0489"/>
    <w:rsid w:val="000F0BDE"/>
    <w:rsid w:val="000F0ED3"/>
    <w:rsid w:val="000F12FF"/>
    <w:rsid w:val="000F1CE0"/>
    <w:rsid w:val="000F4A5C"/>
    <w:rsid w:val="000F5410"/>
    <w:rsid w:val="000F5B2D"/>
    <w:rsid w:val="0010078B"/>
    <w:rsid w:val="00101213"/>
    <w:rsid w:val="00101874"/>
    <w:rsid w:val="00102BE6"/>
    <w:rsid w:val="00105B24"/>
    <w:rsid w:val="001067AD"/>
    <w:rsid w:val="00107F96"/>
    <w:rsid w:val="00111AED"/>
    <w:rsid w:val="001128CC"/>
    <w:rsid w:val="001134BE"/>
    <w:rsid w:val="00113949"/>
    <w:rsid w:val="00114B6F"/>
    <w:rsid w:val="001155C9"/>
    <w:rsid w:val="00116089"/>
    <w:rsid w:val="00116897"/>
    <w:rsid w:val="00117277"/>
    <w:rsid w:val="001172EF"/>
    <w:rsid w:val="00120AFD"/>
    <w:rsid w:val="00122F03"/>
    <w:rsid w:val="00122FB2"/>
    <w:rsid w:val="00123229"/>
    <w:rsid w:val="00123676"/>
    <w:rsid w:val="00123703"/>
    <w:rsid w:val="00123D75"/>
    <w:rsid w:val="00123E24"/>
    <w:rsid w:val="0012553C"/>
    <w:rsid w:val="00126586"/>
    <w:rsid w:val="0012781C"/>
    <w:rsid w:val="00130583"/>
    <w:rsid w:val="00134547"/>
    <w:rsid w:val="0013576F"/>
    <w:rsid w:val="00137D9C"/>
    <w:rsid w:val="00137DE2"/>
    <w:rsid w:val="001404C2"/>
    <w:rsid w:val="00146373"/>
    <w:rsid w:val="00147286"/>
    <w:rsid w:val="0014755B"/>
    <w:rsid w:val="00150C73"/>
    <w:rsid w:val="0015173B"/>
    <w:rsid w:val="001559E9"/>
    <w:rsid w:val="00160028"/>
    <w:rsid w:val="00160B81"/>
    <w:rsid w:val="0016218E"/>
    <w:rsid w:val="001622F4"/>
    <w:rsid w:val="001625AC"/>
    <w:rsid w:val="0016353B"/>
    <w:rsid w:val="0016417C"/>
    <w:rsid w:val="00166781"/>
    <w:rsid w:val="001702F8"/>
    <w:rsid w:val="001718C6"/>
    <w:rsid w:val="00173FF1"/>
    <w:rsid w:val="00175557"/>
    <w:rsid w:val="001757E0"/>
    <w:rsid w:val="001766CD"/>
    <w:rsid w:val="00182077"/>
    <w:rsid w:val="0018392B"/>
    <w:rsid w:val="00185406"/>
    <w:rsid w:val="00185D07"/>
    <w:rsid w:val="00187068"/>
    <w:rsid w:val="00187A05"/>
    <w:rsid w:val="0019128F"/>
    <w:rsid w:val="00191587"/>
    <w:rsid w:val="00192D2B"/>
    <w:rsid w:val="00194AA9"/>
    <w:rsid w:val="0019581E"/>
    <w:rsid w:val="001967EA"/>
    <w:rsid w:val="001A157E"/>
    <w:rsid w:val="001A2232"/>
    <w:rsid w:val="001A29BB"/>
    <w:rsid w:val="001A554B"/>
    <w:rsid w:val="001A595C"/>
    <w:rsid w:val="001A6190"/>
    <w:rsid w:val="001B017F"/>
    <w:rsid w:val="001B0E1F"/>
    <w:rsid w:val="001B2A33"/>
    <w:rsid w:val="001B46C1"/>
    <w:rsid w:val="001B50DE"/>
    <w:rsid w:val="001C1998"/>
    <w:rsid w:val="001C2B30"/>
    <w:rsid w:val="001C4122"/>
    <w:rsid w:val="001C4647"/>
    <w:rsid w:val="001C4B53"/>
    <w:rsid w:val="001C5F88"/>
    <w:rsid w:val="001C7A94"/>
    <w:rsid w:val="001D1343"/>
    <w:rsid w:val="001D171D"/>
    <w:rsid w:val="001D5451"/>
    <w:rsid w:val="001D61B1"/>
    <w:rsid w:val="001E07E8"/>
    <w:rsid w:val="001E0AC9"/>
    <w:rsid w:val="001E0C02"/>
    <w:rsid w:val="001E4FDC"/>
    <w:rsid w:val="001E61C0"/>
    <w:rsid w:val="001E750A"/>
    <w:rsid w:val="001F0821"/>
    <w:rsid w:val="001F0EB1"/>
    <w:rsid w:val="001F1535"/>
    <w:rsid w:val="001F1718"/>
    <w:rsid w:val="001F6FF1"/>
    <w:rsid w:val="00201DAD"/>
    <w:rsid w:val="0020352C"/>
    <w:rsid w:val="00204E10"/>
    <w:rsid w:val="002073A4"/>
    <w:rsid w:val="00210DB0"/>
    <w:rsid w:val="00210EF3"/>
    <w:rsid w:val="00211492"/>
    <w:rsid w:val="00212F26"/>
    <w:rsid w:val="00213FDD"/>
    <w:rsid w:val="002153DE"/>
    <w:rsid w:val="00215E18"/>
    <w:rsid w:val="00220727"/>
    <w:rsid w:val="00220758"/>
    <w:rsid w:val="00224D40"/>
    <w:rsid w:val="0023001D"/>
    <w:rsid w:val="0023209F"/>
    <w:rsid w:val="00234807"/>
    <w:rsid w:val="00236027"/>
    <w:rsid w:val="00237E08"/>
    <w:rsid w:val="00240288"/>
    <w:rsid w:val="0024037F"/>
    <w:rsid w:val="00242C96"/>
    <w:rsid w:val="00244BF0"/>
    <w:rsid w:val="00244C30"/>
    <w:rsid w:val="00246D24"/>
    <w:rsid w:val="002551B6"/>
    <w:rsid w:val="00255388"/>
    <w:rsid w:val="0025660C"/>
    <w:rsid w:val="00260BB5"/>
    <w:rsid w:val="002625F9"/>
    <w:rsid w:val="00262F17"/>
    <w:rsid w:val="00264082"/>
    <w:rsid w:val="00264847"/>
    <w:rsid w:val="00265DD2"/>
    <w:rsid w:val="00266D3E"/>
    <w:rsid w:val="00267D7C"/>
    <w:rsid w:val="0027354B"/>
    <w:rsid w:val="0027398D"/>
    <w:rsid w:val="002757ED"/>
    <w:rsid w:val="0027629C"/>
    <w:rsid w:val="00276B3F"/>
    <w:rsid w:val="00277475"/>
    <w:rsid w:val="00292713"/>
    <w:rsid w:val="002964ED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567C"/>
    <w:rsid w:val="002B6205"/>
    <w:rsid w:val="002B772B"/>
    <w:rsid w:val="002B7848"/>
    <w:rsid w:val="002C149B"/>
    <w:rsid w:val="002C176B"/>
    <w:rsid w:val="002C5D88"/>
    <w:rsid w:val="002C6715"/>
    <w:rsid w:val="002C7B6A"/>
    <w:rsid w:val="002D2E0E"/>
    <w:rsid w:val="002D3DBD"/>
    <w:rsid w:val="002D3F3C"/>
    <w:rsid w:val="002D457F"/>
    <w:rsid w:val="002D62F8"/>
    <w:rsid w:val="002D6985"/>
    <w:rsid w:val="002E098A"/>
    <w:rsid w:val="002E2E4D"/>
    <w:rsid w:val="002E3708"/>
    <w:rsid w:val="002E3CBC"/>
    <w:rsid w:val="002E4238"/>
    <w:rsid w:val="002E4842"/>
    <w:rsid w:val="002E48EF"/>
    <w:rsid w:val="002E49A6"/>
    <w:rsid w:val="002E5C4E"/>
    <w:rsid w:val="002E6918"/>
    <w:rsid w:val="002E79DC"/>
    <w:rsid w:val="002F1233"/>
    <w:rsid w:val="002F1257"/>
    <w:rsid w:val="002F31A6"/>
    <w:rsid w:val="002F3E3B"/>
    <w:rsid w:val="002F4B4F"/>
    <w:rsid w:val="002F772F"/>
    <w:rsid w:val="003002A3"/>
    <w:rsid w:val="003002A7"/>
    <w:rsid w:val="00300343"/>
    <w:rsid w:val="00301C1C"/>
    <w:rsid w:val="00302336"/>
    <w:rsid w:val="00303879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B3"/>
    <w:rsid w:val="00326341"/>
    <w:rsid w:val="00331DEF"/>
    <w:rsid w:val="00331EEE"/>
    <w:rsid w:val="00332314"/>
    <w:rsid w:val="003339B6"/>
    <w:rsid w:val="003343FA"/>
    <w:rsid w:val="00336548"/>
    <w:rsid w:val="00337865"/>
    <w:rsid w:val="00337F7C"/>
    <w:rsid w:val="00340C21"/>
    <w:rsid w:val="00341D8F"/>
    <w:rsid w:val="00344D5D"/>
    <w:rsid w:val="00347778"/>
    <w:rsid w:val="00352127"/>
    <w:rsid w:val="003525B6"/>
    <w:rsid w:val="00353897"/>
    <w:rsid w:val="00353C90"/>
    <w:rsid w:val="003541EB"/>
    <w:rsid w:val="00354297"/>
    <w:rsid w:val="00363918"/>
    <w:rsid w:val="003641C7"/>
    <w:rsid w:val="00367B58"/>
    <w:rsid w:val="00370420"/>
    <w:rsid w:val="00370D17"/>
    <w:rsid w:val="0037208B"/>
    <w:rsid w:val="003722FA"/>
    <w:rsid w:val="003723B5"/>
    <w:rsid w:val="00372899"/>
    <w:rsid w:val="0037545E"/>
    <w:rsid w:val="003757DF"/>
    <w:rsid w:val="00376D15"/>
    <w:rsid w:val="00377A1A"/>
    <w:rsid w:val="0038099A"/>
    <w:rsid w:val="00380F9A"/>
    <w:rsid w:val="00381853"/>
    <w:rsid w:val="00381B19"/>
    <w:rsid w:val="0038292A"/>
    <w:rsid w:val="00384E2F"/>
    <w:rsid w:val="0038552C"/>
    <w:rsid w:val="003859EB"/>
    <w:rsid w:val="0038649E"/>
    <w:rsid w:val="00387179"/>
    <w:rsid w:val="0039249C"/>
    <w:rsid w:val="0039632C"/>
    <w:rsid w:val="00396FD2"/>
    <w:rsid w:val="003A01D2"/>
    <w:rsid w:val="003A1F0E"/>
    <w:rsid w:val="003A2211"/>
    <w:rsid w:val="003A3137"/>
    <w:rsid w:val="003A34F0"/>
    <w:rsid w:val="003A72F8"/>
    <w:rsid w:val="003B00AC"/>
    <w:rsid w:val="003B419F"/>
    <w:rsid w:val="003B4F33"/>
    <w:rsid w:val="003B6650"/>
    <w:rsid w:val="003B6D8F"/>
    <w:rsid w:val="003B7447"/>
    <w:rsid w:val="003C05FC"/>
    <w:rsid w:val="003C11C9"/>
    <w:rsid w:val="003C2520"/>
    <w:rsid w:val="003C296E"/>
    <w:rsid w:val="003C3361"/>
    <w:rsid w:val="003C4A3D"/>
    <w:rsid w:val="003C6CE1"/>
    <w:rsid w:val="003D124D"/>
    <w:rsid w:val="003D3F51"/>
    <w:rsid w:val="003D3F52"/>
    <w:rsid w:val="003D455D"/>
    <w:rsid w:val="003D56A0"/>
    <w:rsid w:val="003E0721"/>
    <w:rsid w:val="003E231B"/>
    <w:rsid w:val="003E4639"/>
    <w:rsid w:val="003E49AF"/>
    <w:rsid w:val="003E4B7F"/>
    <w:rsid w:val="003E5524"/>
    <w:rsid w:val="003E57E5"/>
    <w:rsid w:val="003E6154"/>
    <w:rsid w:val="003F14F2"/>
    <w:rsid w:val="003F24DC"/>
    <w:rsid w:val="003F2E96"/>
    <w:rsid w:val="003F5DC8"/>
    <w:rsid w:val="003F5EBB"/>
    <w:rsid w:val="003F7EA5"/>
    <w:rsid w:val="004009FD"/>
    <w:rsid w:val="00410159"/>
    <w:rsid w:val="004107BE"/>
    <w:rsid w:val="00410895"/>
    <w:rsid w:val="00413188"/>
    <w:rsid w:val="00413800"/>
    <w:rsid w:val="00414214"/>
    <w:rsid w:val="00414E4C"/>
    <w:rsid w:val="004153C4"/>
    <w:rsid w:val="0041602D"/>
    <w:rsid w:val="004165AB"/>
    <w:rsid w:val="00417FA0"/>
    <w:rsid w:val="00420E4B"/>
    <w:rsid w:val="004259A4"/>
    <w:rsid w:val="00426836"/>
    <w:rsid w:val="004268D8"/>
    <w:rsid w:val="00427F54"/>
    <w:rsid w:val="00430E82"/>
    <w:rsid w:val="004319B4"/>
    <w:rsid w:val="00431B24"/>
    <w:rsid w:val="004323E2"/>
    <w:rsid w:val="00432A7F"/>
    <w:rsid w:val="00434B32"/>
    <w:rsid w:val="00437D1F"/>
    <w:rsid w:val="00440DC2"/>
    <w:rsid w:val="00441851"/>
    <w:rsid w:val="00443706"/>
    <w:rsid w:val="0044445A"/>
    <w:rsid w:val="004449E0"/>
    <w:rsid w:val="00447E13"/>
    <w:rsid w:val="00451544"/>
    <w:rsid w:val="00452C66"/>
    <w:rsid w:val="00454ED7"/>
    <w:rsid w:val="004605D7"/>
    <w:rsid w:val="0046098A"/>
    <w:rsid w:val="0046163F"/>
    <w:rsid w:val="00462CB3"/>
    <w:rsid w:val="00463376"/>
    <w:rsid w:val="004643EA"/>
    <w:rsid w:val="004665C9"/>
    <w:rsid w:val="00466779"/>
    <w:rsid w:val="00467989"/>
    <w:rsid w:val="00467DA2"/>
    <w:rsid w:val="004702D6"/>
    <w:rsid w:val="004703E4"/>
    <w:rsid w:val="00470DFB"/>
    <w:rsid w:val="00471633"/>
    <w:rsid w:val="00471ECA"/>
    <w:rsid w:val="00472818"/>
    <w:rsid w:val="00475669"/>
    <w:rsid w:val="0047642E"/>
    <w:rsid w:val="004816C5"/>
    <w:rsid w:val="00481CAB"/>
    <w:rsid w:val="004826F3"/>
    <w:rsid w:val="00482829"/>
    <w:rsid w:val="0048442F"/>
    <w:rsid w:val="0048444B"/>
    <w:rsid w:val="004872B7"/>
    <w:rsid w:val="00490111"/>
    <w:rsid w:val="00490927"/>
    <w:rsid w:val="00493399"/>
    <w:rsid w:val="00493424"/>
    <w:rsid w:val="0049389A"/>
    <w:rsid w:val="004961BB"/>
    <w:rsid w:val="004966C8"/>
    <w:rsid w:val="004978E0"/>
    <w:rsid w:val="004A01C2"/>
    <w:rsid w:val="004A056C"/>
    <w:rsid w:val="004A1857"/>
    <w:rsid w:val="004A45B3"/>
    <w:rsid w:val="004A6718"/>
    <w:rsid w:val="004B1B70"/>
    <w:rsid w:val="004B1FBD"/>
    <w:rsid w:val="004B24A4"/>
    <w:rsid w:val="004B3A97"/>
    <w:rsid w:val="004B6102"/>
    <w:rsid w:val="004B6219"/>
    <w:rsid w:val="004B638E"/>
    <w:rsid w:val="004B6860"/>
    <w:rsid w:val="004B6D7F"/>
    <w:rsid w:val="004C6226"/>
    <w:rsid w:val="004C77A7"/>
    <w:rsid w:val="004D194A"/>
    <w:rsid w:val="004D198A"/>
    <w:rsid w:val="004D3337"/>
    <w:rsid w:val="004D7C2F"/>
    <w:rsid w:val="004E0C32"/>
    <w:rsid w:val="004E1094"/>
    <w:rsid w:val="004E35FC"/>
    <w:rsid w:val="004E4AA2"/>
    <w:rsid w:val="004E63CD"/>
    <w:rsid w:val="004E6486"/>
    <w:rsid w:val="004E6A88"/>
    <w:rsid w:val="004E6D0F"/>
    <w:rsid w:val="004E7F3C"/>
    <w:rsid w:val="004F390C"/>
    <w:rsid w:val="004F4744"/>
    <w:rsid w:val="005023F0"/>
    <w:rsid w:val="005065B1"/>
    <w:rsid w:val="00507129"/>
    <w:rsid w:val="00507DB7"/>
    <w:rsid w:val="0051160D"/>
    <w:rsid w:val="005140B3"/>
    <w:rsid w:val="0051467E"/>
    <w:rsid w:val="00514E4F"/>
    <w:rsid w:val="00515460"/>
    <w:rsid w:val="0051761D"/>
    <w:rsid w:val="00522A62"/>
    <w:rsid w:val="005241B3"/>
    <w:rsid w:val="005241D9"/>
    <w:rsid w:val="005249E0"/>
    <w:rsid w:val="005261C6"/>
    <w:rsid w:val="00526ABE"/>
    <w:rsid w:val="005275F6"/>
    <w:rsid w:val="00530041"/>
    <w:rsid w:val="00532910"/>
    <w:rsid w:val="00534113"/>
    <w:rsid w:val="00534791"/>
    <w:rsid w:val="00535EA5"/>
    <w:rsid w:val="00536D58"/>
    <w:rsid w:val="00537F03"/>
    <w:rsid w:val="00540ECE"/>
    <w:rsid w:val="005415A9"/>
    <w:rsid w:val="00545CD7"/>
    <w:rsid w:val="00546081"/>
    <w:rsid w:val="00547C51"/>
    <w:rsid w:val="0055047D"/>
    <w:rsid w:val="00550723"/>
    <w:rsid w:val="00553861"/>
    <w:rsid w:val="00562A4C"/>
    <w:rsid w:val="00565935"/>
    <w:rsid w:val="0056650B"/>
    <w:rsid w:val="00566FAF"/>
    <w:rsid w:val="005675F7"/>
    <w:rsid w:val="0056761C"/>
    <w:rsid w:val="00567785"/>
    <w:rsid w:val="0057014C"/>
    <w:rsid w:val="00570B67"/>
    <w:rsid w:val="005732BF"/>
    <w:rsid w:val="0057373C"/>
    <w:rsid w:val="00573B09"/>
    <w:rsid w:val="00574758"/>
    <w:rsid w:val="00575611"/>
    <w:rsid w:val="00576164"/>
    <w:rsid w:val="00580878"/>
    <w:rsid w:val="00582354"/>
    <w:rsid w:val="00583047"/>
    <w:rsid w:val="00583DCE"/>
    <w:rsid w:val="00584467"/>
    <w:rsid w:val="00584822"/>
    <w:rsid w:val="00585EB4"/>
    <w:rsid w:val="00586527"/>
    <w:rsid w:val="00586D82"/>
    <w:rsid w:val="00591219"/>
    <w:rsid w:val="00593A56"/>
    <w:rsid w:val="00593E3F"/>
    <w:rsid w:val="005959E5"/>
    <w:rsid w:val="005A10FB"/>
    <w:rsid w:val="005A5BB7"/>
    <w:rsid w:val="005A5D12"/>
    <w:rsid w:val="005A64D7"/>
    <w:rsid w:val="005A75E9"/>
    <w:rsid w:val="005A7752"/>
    <w:rsid w:val="005B0446"/>
    <w:rsid w:val="005B1842"/>
    <w:rsid w:val="005B2481"/>
    <w:rsid w:val="005B2B08"/>
    <w:rsid w:val="005B41B9"/>
    <w:rsid w:val="005C0D49"/>
    <w:rsid w:val="005C1F3D"/>
    <w:rsid w:val="005C30D2"/>
    <w:rsid w:val="005D00E1"/>
    <w:rsid w:val="005D0554"/>
    <w:rsid w:val="005D668A"/>
    <w:rsid w:val="005D7192"/>
    <w:rsid w:val="005D74B2"/>
    <w:rsid w:val="005E69BF"/>
    <w:rsid w:val="005E7FB0"/>
    <w:rsid w:val="005F01CC"/>
    <w:rsid w:val="005F030A"/>
    <w:rsid w:val="005F044A"/>
    <w:rsid w:val="005F11EC"/>
    <w:rsid w:val="005F20AB"/>
    <w:rsid w:val="005F22FD"/>
    <w:rsid w:val="005F52C9"/>
    <w:rsid w:val="005F6145"/>
    <w:rsid w:val="005F7018"/>
    <w:rsid w:val="00600550"/>
    <w:rsid w:val="006018DD"/>
    <w:rsid w:val="006022BB"/>
    <w:rsid w:val="006023B5"/>
    <w:rsid w:val="00604105"/>
    <w:rsid w:val="0061240A"/>
    <w:rsid w:val="0061316F"/>
    <w:rsid w:val="00613C67"/>
    <w:rsid w:val="006141C4"/>
    <w:rsid w:val="00617FC6"/>
    <w:rsid w:val="00621B6F"/>
    <w:rsid w:val="00621C0A"/>
    <w:rsid w:val="00623743"/>
    <w:rsid w:val="006243E4"/>
    <w:rsid w:val="00625916"/>
    <w:rsid w:val="00627C3A"/>
    <w:rsid w:val="00630EB3"/>
    <w:rsid w:val="00631121"/>
    <w:rsid w:val="00631B5A"/>
    <w:rsid w:val="006341D5"/>
    <w:rsid w:val="006349C2"/>
    <w:rsid w:val="0063679F"/>
    <w:rsid w:val="00636901"/>
    <w:rsid w:val="006369CB"/>
    <w:rsid w:val="00642E84"/>
    <w:rsid w:val="00643C04"/>
    <w:rsid w:val="006454BC"/>
    <w:rsid w:val="00646EB5"/>
    <w:rsid w:val="00651444"/>
    <w:rsid w:val="00652F22"/>
    <w:rsid w:val="00653424"/>
    <w:rsid w:val="00655CCA"/>
    <w:rsid w:val="00657950"/>
    <w:rsid w:val="00660784"/>
    <w:rsid w:val="00662407"/>
    <w:rsid w:val="00663BF6"/>
    <w:rsid w:val="006705BD"/>
    <w:rsid w:val="00673AA4"/>
    <w:rsid w:val="006746AA"/>
    <w:rsid w:val="0067558B"/>
    <w:rsid w:val="00675B99"/>
    <w:rsid w:val="00675C64"/>
    <w:rsid w:val="0067632F"/>
    <w:rsid w:val="00676E64"/>
    <w:rsid w:val="006770E5"/>
    <w:rsid w:val="00677A9A"/>
    <w:rsid w:val="00682A90"/>
    <w:rsid w:val="00684A05"/>
    <w:rsid w:val="0068532E"/>
    <w:rsid w:val="00686535"/>
    <w:rsid w:val="0068739B"/>
    <w:rsid w:val="00690259"/>
    <w:rsid w:val="00691016"/>
    <w:rsid w:val="00692934"/>
    <w:rsid w:val="00692D20"/>
    <w:rsid w:val="00693C41"/>
    <w:rsid w:val="00694802"/>
    <w:rsid w:val="00694FB3"/>
    <w:rsid w:val="006A18AF"/>
    <w:rsid w:val="006A2D5E"/>
    <w:rsid w:val="006A3685"/>
    <w:rsid w:val="006A70D0"/>
    <w:rsid w:val="006B3A07"/>
    <w:rsid w:val="006B4AC2"/>
    <w:rsid w:val="006B600D"/>
    <w:rsid w:val="006B793A"/>
    <w:rsid w:val="006B7ACC"/>
    <w:rsid w:val="006B7B9F"/>
    <w:rsid w:val="006C0148"/>
    <w:rsid w:val="006C0B6E"/>
    <w:rsid w:val="006C2680"/>
    <w:rsid w:val="006C2AD3"/>
    <w:rsid w:val="006C46E7"/>
    <w:rsid w:val="006C5674"/>
    <w:rsid w:val="006C75BD"/>
    <w:rsid w:val="006C771F"/>
    <w:rsid w:val="006C7A49"/>
    <w:rsid w:val="006C7EE7"/>
    <w:rsid w:val="006D184D"/>
    <w:rsid w:val="006D33B6"/>
    <w:rsid w:val="006D5E74"/>
    <w:rsid w:val="006D698A"/>
    <w:rsid w:val="006D6C70"/>
    <w:rsid w:val="006D71FB"/>
    <w:rsid w:val="006E08BC"/>
    <w:rsid w:val="006E1DCE"/>
    <w:rsid w:val="006E26EF"/>
    <w:rsid w:val="006E6176"/>
    <w:rsid w:val="006E6918"/>
    <w:rsid w:val="006E741D"/>
    <w:rsid w:val="006F350D"/>
    <w:rsid w:val="006F3DA4"/>
    <w:rsid w:val="006F5565"/>
    <w:rsid w:val="006F73F6"/>
    <w:rsid w:val="006F7AFD"/>
    <w:rsid w:val="00700B40"/>
    <w:rsid w:val="00703B8F"/>
    <w:rsid w:val="00704948"/>
    <w:rsid w:val="00707E27"/>
    <w:rsid w:val="00710875"/>
    <w:rsid w:val="00711434"/>
    <w:rsid w:val="00711BB4"/>
    <w:rsid w:val="007123DA"/>
    <w:rsid w:val="00714771"/>
    <w:rsid w:val="0071492C"/>
    <w:rsid w:val="00717189"/>
    <w:rsid w:val="007224E0"/>
    <w:rsid w:val="0072402B"/>
    <w:rsid w:val="0072470B"/>
    <w:rsid w:val="0072694D"/>
    <w:rsid w:val="00726A66"/>
    <w:rsid w:val="00731F1C"/>
    <w:rsid w:val="007340A7"/>
    <w:rsid w:val="00734436"/>
    <w:rsid w:val="00734E5A"/>
    <w:rsid w:val="007351E2"/>
    <w:rsid w:val="00736709"/>
    <w:rsid w:val="00740131"/>
    <w:rsid w:val="007407AA"/>
    <w:rsid w:val="0074113C"/>
    <w:rsid w:val="00742184"/>
    <w:rsid w:val="007422DE"/>
    <w:rsid w:val="00742CAD"/>
    <w:rsid w:val="00746B8F"/>
    <w:rsid w:val="00746ED8"/>
    <w:rsid w:val="00747CCC"/>
    <w:rsid w:val="00750E17"/>
    <w:rsid w:val="007519A4"/>
    <w:rsid w:val="00752BC1"/>
    <w:rsid w:val="007540FA"/>
    <w:rsid w:val="00755E2A"/>
    <w:rsid w:val="007569D4"/>
    <w:rsid w:val="00757143"/>
    <w:rsid w:val="007604D7"/>
    <w:rsid w:val="00760A16"/>
    <w:rsid w:val="00762A07"/>
    <w:rsid w:val="00763A28"/>
    <w:rsid w:val="00766129"/>
    <w:rsid w:val="007725FD"/>
    <w:rsid w:val="00773BFD"/>
    <w:rsid w:val="00775CF8"/>
    <w:rsid w:val="007766E6"/>
    <w:rsid w:val="00777F3B"/>
    <w:rsid w:val="00780B43"/>
    <w:rsid w:val="00780EEE"/>
    <w:rsid w:val="00782E31"/>
    <w:rsid w:val="00783374"/>
    <w:rsid w:val="00783E2D"/>
    <w:rsid w:val="007845CA"/>
    <w:rsid w:val="007909FC"/>
    <w:rsid w:val="00791C72"/>
    <w:rsid w:val="007922F8"/>
    <w:rsid w:val="007935B9"/>
    <w:rsid w:val="0079471E"/>
    <w:rsid w:val="007A4A99"/>
    <w:rsid w:val="007A4C1D"/>
    <w:rsid w:val="007A65C6"/>
    <w:rsid w:val="007B74A1"/>
    <w:rsid w:val="007C04F7"/>
    <w:rsid w:val="007C0A63"/>
    <w:rsid w:val="007C1262"/>
    <w:rsid w:val="007C4BB2"/>
    <w:rsid w:val="007C5127"/>
    <w:rsid w:val="007C709C"/>
    <w:rsid w:val="007C7E09"/>
    <w:rsid w:val="007D03A4"/>
    <w:rsid w:val="007D22B9"/>
    <w:rsid w:val="007D2512"/>
    <w:rsid w:val="007D2F68"/>
    <w:rsid w:val="007D52F7"/>
    <w:rsid w:val="007D6149"/>
    <w:rsid w:val="007D6BCB"/>
    <w:rsid w:val="007D7F59"/>
    <w:rsid w:val="007E1FDD"/>
    <w:rsid w:val="007E6280"/>
    <w:rsid w:val="007F03F2"/>
    <w:rsid w:val="007F1251"/>
    <w:rsid w:val="007F212B"/>
    <w:rsid w:val="007F4A48"/>
    <w:rsid w:val="007F6308"/>
    <w:rsid w:val="008006BD"/>
    <w:rsid w:val="00810E12"/>
    <w:rsid w:val="00811FE5"/>
    <w:rsid w:val="008162A6"/>
    <w:rsid w:val="00820FDE"/>
    <w:rsid w:val="00821CE5"/>
    <w:rsid w:val="008231AA"/>
    <w:rsid w:val="008238EB"/>
    <w:rsid w:val="0082410A"/>
    <w:rsid w:val="008267BF"/>
    <w:rsid w:val="00830DF2"/>
    <w:rsid w:val="00831927"/>
    <w:rsid w:val="00835E58"/>
    <w:rsid w:val="008362E2"/>
    <w:rsid w:val="00836344"/>
    <w:rsid w:val="0083636C"/>
    <w:rsid w:val="008365F8"/>
    <w:rsid w:val="00837CD5"/>
    <w:rsid w:val="008429C5"/>
    <w:rsid w:val="008431F0"/>
    <w:rsid w:val="00844070"/>
    <w:rsid w:val="0084468A"/>
    <w:rsid w:val="008463DF"/>
    <w:rsid w:val="008511AD"/>
    <w:rsid w:val="008539D4"/>
    <w:rsid w:val="00853A38"/>
    <w:rsid w:val="008542B4"/>
    <w:rsid w:val="008553FE"/>
    <w:rsid w:val="008560A7"/>
    <w:rsid w:val="00856132"/>
    <w:rsid w:val="0085634F"/>
    <w:rsid w:val="0086045F"/>
    <w:rsid w:val="00860EF0"/>
    <w:rsid w:val="00860FE2"/>
    <w:rsid w:val="00861CC2"/>
    <w:rsid w:val="00864248"/>
    <w:rsid w:val="008654F1"/>
    <w:rsid w:val="00872AFD"/>
    <w:rsid w:val="00873560"/>
    <w:rsid w:val="00875182"/>
    <w:rsid w:val="00875772"/>
    <w:rsid w:val="00875A80"/>
    <w:rsid w:val="00875BC0"/>
    <w:rsid w:val="00876FD6"/>
    <w:rsid w:val="00880446"/>
    <w:rsid w:val="0088045F"/>
    <w:rsid w:val="008807F3"/>
    <w:rsid w:val="00881DAD"/>
    <w:rsid w:val="008827AA"/>
    <w:rsid w:val="008865EC"/>
    <w:rsid w:val="00886730"/>
    <w:rsid w:val="0088714D"/>
    <w:rsid w:val="00887D98"/>
    <w:rsid w:val="00890A14"/>
    <w:rsid w:val="00891D08"/>
    <w:rsid w:val="008934DB"/>
    <w:rsid w:val="00894ADA"/>
    <w:rsid w:val="00895AC1"/>
    <w:rsid w:val="00896DCB"/>
    <w:rsid w:val="00897875"/>
    <w:rsid w:val="008A3942"/>
    <w:rsid w:val="008A4D52"/>
    <w:rsid w:val="008B0236"/>
    <w:rsid w:val="008B416A"/>
    <w:rsid w:val="008B56F9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06B0"/>
    <w:rsid w:val="008D13FB"/>
    <w:rsid w:val="008D2270"/>
    <w:rsid w:val="008D394B"/>
    <w:rsid w:val="008D5EF3"/>
    <w:rsid w:val="008E052E"/>
    <w:rsid w:val="008E0832"/>
    <w:rsid w:val="008E1D70"/>
    <w:rsid w:val="008E1E14"/>
    <w:rsid w:val="008E2571"/>
    <w:rsid w:val="008E28E5"/>
    <w:rsid w:val="008E3B57"/>
    <w:rsid w:val="008E6817"/>
    <w:rsid w:val="008E75C3"/>
    <w:rsid w:val="008F0618"/>
    <w:rsid w:val="008F0A74"/>
    <w:rsid w:val="008F2AFF"/>
    <w:rsid w:val="008F3613"/>
    <w:rsid w:val="008F3930"/>
    <w:rsid w:val="008F42A4"/>
    <w:rsid w:val="008F4779"/>
    <w:rsid w:val="008F5470"/>
    <w:rsid w:val="008F5CF8"/>
    <w:rsid w:val="008F5EDF"/>
    <w:rsid w:val="0090482D"/>
    <w:rsid w:val="0090488C"/>
    <w:rsid w:val="00905B7D"/>
    <w:rsid w:val="009100BD"/>
    <w:rsid w:val="00911F25"/>
    <w:rsid w:val="009137C1"/>
    <w:rsid w:val="0091775E"/>
    <w:rsid w:val="00920D79"/>
    <w:rsid w:val="0092112F"/>
    <w:rsid w:val="00922F0C"/>
    <w:rsid w:val="00926575"/>
    <w:rsid w:val="00927C6A"/>
    <w:rsid w:val="0093098B"/>
    <w:rsid w:val="00935943"/>
    <w:rsid w:val="009410F2"/>
    <w:rsid w:val="009412D0"/>
    <w:rsid w:val="009422CF"/>
    <w:rsid w:val="00944518"/>
    <w:rsid w:val="00945B03"/>
    <w:rsid w:val="00950469"/>
    <w:rsid w:val="0095051A"/>
    <w:rsid w:val="00950CA4"/>
    <w:rsid w:val="00951146"/>
    <w:rsid w:val="009547D9"/>
    <w:rsid w:val="00954AC2"/>
    <w:rsid w:val="0095701D"/>
    <w:rsid w:val="009601F8"/>
    <w:rsid w:val="0096090B"/>
    <w:rsid w:val="0096117F"/>
    <w:rsid w:val="009614CD"/>
    <w:rsid w:val="00962354"/>
    <w:rsid w:val="00962648"/>
    <w:rsid w:val="00964294"/>
    <w:rsid w:val="0096570A"/>
    <w:rsid w:val="009659E5"/>
    <w:rsid w:val="00966523"/>
    <w:rsid w:val="0096673C"/>
    <w:rsid w:val="009704A4"/>
    <w:rsid w:val="009707B3"/>
    <w:rsid w:val="0097226C"/>
    <w:rsid w:val="0097281C"/>
    <w:rsid w:val="009738EA"/>
    <w:rsid w:val="00974FEF"/>
    <w:rsid w:val="009761DE"/>
    <w:rsid w:val="00980103"/>
    <w:rsid w:val="00982121"/>
    <w:rsid w:val="0098297B"/>
    <w:rsid w:val="00983B50"/>
    <w:rsid w:val="00983B6A"/>
    <w:rsid w:val="00984CFF"/>
    <w:rsid w:val="00984F58"/>
    <w:rsid w:val="00987821"/>
    <w:rsid w:val="00987A98"/>
    <w:rsid w:val="00987A9F"/>
    <w:rsid w:val="0099020B"/>
    <w:rsid w:val="00991694"/>
    <w:rsid w:val="009925D1"/>
    <w:rsid w:val="00994D00"/>
    <w:rsid w:val="00996E81"/>
    <w:rsid w:val="009A11A5"/>
    <w:rsid w:val="009A3B00"/>
    <w:rsid w:val="009A59CE"/>
    <w:rsid w:val="009B06DD"/>
    <w:rsid w:val="009B0FF5"/>
    <w:rsid w:val="009B1BB2"/>
    <w:rsid w:val="009B26CB"/>
    <w:rsid w:val="009B26FA"/>
    <w:rsid w:val="009B28E1"/>
    <w:rsid w:val="009B5FC6"/>
    <w:rsid w:val="009B65BA"/>
    <w:rsid w:val="009B7D55"/>
    <w:rsid w:val="009C0517"/>
    <w:rsid w:val="009C6874"/>
    <w:rsid w:val="009C69E4"/>
    <w:rsid w:val="009C7375"/>
    <w:rsid w:val="009D0643"/>
    <w:rsid w:val="009D2281"/>
    <w:rsid w:val="009D27D7"/>
    <w:rsid w:val="009D29DC"/>
    <w:rsid w:val="009D2F2B"/>
    <w:rsid w:val="009D322D"/>
    <w:rsid w:val="009D48F7"/>
    <w:rsid w:val="009D4CB7"/>
    <w:rsid w:val="009D7952"/>
    <w:rsid w:val="009D7BB5"/>
    <w:rsid w:val="009E0C47"/>
    <w:rsid w:val="009E33FA"/>
    <w:rsid w:val="009E58C8"/>
    <w:rsid w:val="009F4347"/>
    <w:rsid w:val="009F520D"/>
    <w:rsid w:val="009F7DC3"/>
    <w:rsid w:val="00A004A0"/>
    <w:rsid w:val="00A0468A"/>
    <w:rsid w:val="00A05605"/>
    <w:rsid w:val="00A063A5"/>
    <w:rsid w:val="00A07068"/>
    <w:rsid w:val="00A104FE"/>
    <w:rsid w:val="00A118C6"/>
    <w:rsid w:val="00A11DB0"/>
    <w:rsid w:val="00A13119"/>
    <w:rsid w:val="00A15DE1"/>
    <w:rsid w:val="00A17524"/>
    <w:rsid w:val="00A17F1E"/>
    <w:rsid w:val="00A208A0"/>
    <w:rsid w:val="00A2184D"/>
    <w:rsid w:val="00A229C2"/>
    <w:rsid w:val="00A22DF7"/>
    <w:rsid w:val="00A23B67"/>
    <w:rsid w:val="00A248A3"/>
    <w:rsid w:val="00A25EC9"/>
    <w:rsid w:val="00A312E6"/>
    <w:rsid w:val="00A31D5C"/>
    <w:rsid w:val="00A34AC8"/>
    <w:rsid w:val="00A35DAB"/>
    <w:rsid w:val="00A37255"/>
    <w:rsid w:val="00A3748B"/>
    <w:rsid w:val="00A41112"/>
    <w:rsid w:val="00A41241"/>
    <w:rsid w:val="00A42C06"/>
    <w:rsid w:val="00A45634"/>
    <w:rsid w:val="00A46D46"/>
    <w:rsid w:val="00A47314"/>
    <w:rsid w:val="00A50DFC"/>
    <w:rsid w:val="00A5179B"/>
    <w:rsid w:val="00A5250C"/>
    <w:rsid w:val="00A52924"/>
    <w:rsid w:val="00A53349"/>
    <w:rsid w:val="00A557D7"/>
    <w:rsid w:val="00A55E10"/>
    <w:rsid w:val="00A5713C"/>
    <w:rsid w:val="00A571FE"/>
    <w:rsid w:val="00A646F8"/>
    <w:rsid w:val="00A70CD5"/>
    <w:rsid w:val="00A71A25"/>
    <w:rsid w:val="00A73092"/>
    <w:rsid w:val="00A75D3D"/>
    <w:rsid w:val="00A769AB"/>
    <w:rsid w:val="00A76B79"/>
    <w:rsid w:val="00A7731E"/>
    <w:rsid w:val="00A77E62"/>
    <w:rsid w:val="00A80207"/>
    <w:rsid w:val="00A8042C"/>
    <w:rsid w:val="00A80B24"/>
    <w:rsid w:val="00A80C09"/>
    <w:rsid w:val="00A81149"/>
    <w:rsid w:val="00A8328E"/>
    <w:rsid w:val="00A83837"/>
    <w:rsid w:val="00A84A51"/>
    <w:rsid w:val="00A872BB"/>
    <w:rsid w:val="00A877DB"/>
    <w:rsid w:val="00A904B2"/>
    <w:rsid w:val="00A90D73"/>
    <w:rsid w:val="00A9255D"/>
    <w:rsid w:val="00A93C24"/>
    <w:rsid w:val="00A94F44"/>
    <w:rsid w:val="00A95C1D"/>
    <w:rsid w:val="00A96AFC"/>
    <w:rsid w:val="00A97C15"/>
    <w:rsid w:val="00AA1B1C"/>
    <w:rsid w:val="00AA1EAC"/>
    <w:rsid w:val="00AA2164"/>
    <w:rsid w:val="00AA286B"/>
    <w:rsid w:val="00AA39CD"/>
    <w:rsid w:val="00AA3C30"/>
    <w:rsid w:val="00AA3D8D"/>
    <w:rsid w:val="00AA516D"/>
    <w:rsid w:val="00AA6048"/>
    <w:rsid w:val="00AA606A"/>
    <w:rsid w:val="00AB0348"/>
    <w:rsid w:val="00AB0F11"/>
    <w:rsid w:val="00AB112B"/>
    <w:rsid w:val="00AB1B6C"/>
    <w:rsid w:val="00AB1F40"/>
    <w:rsid w:val="00AB6384"/>
    <w:rsid w:val="00AC1A58"/>
    <w:rsid w:val="00AC22DA"/>
    <w:rsid w:val="00AC234D"/>
    <w:rsid w:val="00AC3D0D"/>
    <w:rsid w:val="00AC410E"/>
    <w:rsid w:val="00AC47F5"/>
    <w:rsid w:val="00AC4C7E"/>
    <w:rsid w:val="00AC5C47"/>
    <w:rsid w:val="00AC6504"/>
    <w:rsid w:val="00AC6F10"/>
    <w:rsid w:val="00AC7192"/>
    <w:rsid w:val="00AC777D"/>
    <w:rsid w:val="00AD001F"/>
    <w:rsid w:val="00AD16FC"/>
    <w:rsid w:val="00AD3965"/>
    <w:rsid w:val="00AD4BEC"/>
    <w:rsid w:val="00AD55AC"/>
    <w:rsid w:val="00AD5627"/>
    <w:rsid w:val="00AD5CE9"/>
    <w:rsid w:val="00AD5EAB"/>
    <w:rsid w:val="00AD6299"/>
    <w:rsid w:val="00AD6F7C"/>
    <w:rsid w:val="00AD7426"/>
    <w:rsid w:val="00AE17C9"/>
    <w:rsid w:val="00AE276B"/>
    <w:rsid w:val="00AE3F39"/>
    <w:rsid w:val="00AE5BAE"/>
    <w:rsid w:val="00AE5E44"/>
    <w:rsid w:val="00AE647E"/>
    <w:rsid w:val="00AF01C9"/>
    <w:rsid w:val="00AF1F7B"/>
    <w:rsid w:val="00AF2A9C"/>
    <w:rsid w:val="00AF50CF"/>
    <w:rsid w:val="00AF5EEC"/>
    <w:rsid w:val="00AF79AD"/>
    <w:rsid w:val="00B019EC"/>
    <w:rsid w:val="00B05798"/>
    <w:rsid w:val="00B06149"/>
    <w:rsid w:val="00B10E35"/>
    <w:rsid w:val="00B110D0"/>
    <w:rsid w:val="00B11358"/>
    <w:rsid w:val="00B16B0F"/>
    <w:rsid w:val="00B171DC"/>
    <w:rsid w:val="00B1756B"/>
    <w:rsid w:val="00B21C2A"/>
    <w:rsid w:val="00B239C7"/>
    <w:rsid w:val="00B240AE"/>
    <w:rsid w:val="00B26242"/>
    <w:rsid w:val="00B26844"/>
    <w:rsid w:val="00B30598"/>
    <w:rsid w:val="00B30E3F"/>
    <w:rsid w:val="00B31182"/>
    <w:rsid w:val="00B31EFF"/>
    <w:rsid w:val="00B34163"/>
    <w:rsid w:val="00B36596"/>
    <w:rsid w:val="00B37FD6"/>
    <w:rsid w:val="00B40AE0"/>
    <w:rsid w:val="00B424E0"/>
    <w:rsid w:val="00B42720"/>
    <w:rsid w:val="00B43717"/>
    <w:rsid w:val="00B44C00"/>
    <w:rsid w:val="00B4527A"/>
    <w:rsid w:val="00B46BCB"/>
    <w:rsid w:val="00B5167A"/>
    <w:rsid w:val="00B53279"/>
    <w:rsid w:val="00B5536A"/>
    <w:rsid w:val="00B60323"/>
    <w:rsid w:val="00B60747"/>
    <w:rsid w:val="00B61FF5"/>
    <w:rsid w:val="00B64F03"/>
    <w:rsid w:val="00B665F0"/>
    <w:rsid w:val="00B66830"/>
    <w:rsid w:val="00B67474"/>
    <w:rsid w:val="00B7307F"/>
    <w:rsid w:val="00B82151"/>
    <w:rsid w:val="00B82E67"/>
    <w:rsid w:val="00B8569D"/>
    <w:rsid w:val="00B87D90"/>
    <w:rsid w:val="00B90171"/>
    <w:rsid w:val="00B915A6"/>
    <w:rsid w:val="00B931C6"/>
    <w:rsid w:val="00B979A8"/>
    <w:rsid w:val="00BA3072"/>
    <w:rsid w:val="00BA430C"/>
    <w:rsid w:val="00BA5A72"/>
    <w:rsid w:val="00BB0C38"/>
    <w:rsid w:val="00BB29EC"/>
    <w:rsid w:val="00BB32B3"/>
    <w:rsid w:val="00BB4C32"/>
    <w:rsid w:val="00BB69FA"/>
    <w:rsid w:val="00BC0326"/>
    <w:rsid w:val="00BC2A5F"/>
    <w:rsid w:val="00BC3A62"/>
    <w:rsid w:val="00BC3CFC"/>
    <w:rsid w:val="00BC4E71"/>
    <w:rsid w:val="00BC578B"/>
    <w:rsid w:val="00BC5D86"/>
    <w:rsid w:val="00BC7C41"/>
    <w:rsid w:val="00BD124E"/>
    <w:rsid w:val="00BD1778"/>
    <w:rsid w:val="00BD1A48"/>
    <w:rsid w:val="00BD1F33"/>
    <w:rsid w:val="00BD213D"/>
    <w:rsid w:val="00BD28D4"/>
    <w:rsid w:val="00BD4C02"/>
    <w:rsid w:val="00BD6302"/>
    <w:rsid w:val="00BD72B4"/>
    <w:rsid w:val="00BE0F9E"/>
    <w:rsid w:val="00BE165D"/>
    <w:rsid w:val="00BE1A28"/>
    <w:rsid w:val="00BE2AFB"/>
    <w:rsid w:val="00BE38BE"/>
    <w:rsid w:val="00BE3BAD"/>
    <w:rsid w:val="00BE3BB8"/>
    <w:rsid w:val="00BE4D1D"/>
    <w:rsid w:val="00BE57EF"/>
    <w:rsid w:val="00BE7D97"/>
    <w:rsid w:val="00BF0F29"/>
    <w:rsid w:val="00BF4BD8"/>
    <w:rsid w:val="00BF4D5B"/>
    <w:rsid w:val="00BF684C"/>
    <w:rsid w:val="00C01C3B"/>
    <w:rsid w:val="00C02010"/>
    <w:rsid w:val="00C02610"/>
    <w:rsid w:val="00C02A82"/>
    <w:rsid w:val="00C03CC4"/>
    <w:rsid w:val="00C0493A"/>
    <w:rsid w:val="00C05494"/>
    <w:rsid w:val="00C06691"/>
    <w:rsid w:val="00C06E59"/>
    <w:rsid w:val="00C073DB"/>
    <w:rsid w:val="00C13A27"/>
    <w:rsid w:val="00C14E08"/>
    <w:rsid w:val="00C15733"/>
    <w:rsid w:val="00C17B6B"/>
    <w:rsid w:val="00C201F5"/>
    <w:rsid w:val="00C20282"/>
    <w:rsid w:val="00C219AB"/>
    <w:rsid w:val="00C22A60"/>
    <w:rsid w:val="00C2375A"/>
    <w:rsid w:val="00C26CBC"/>
    <w:rsid w:val="00C26EFF"/>
    <w:rsid w:val="00C30ED0"/>
    <w:rsid w:val="00C33C03"/>
    <w:rsid w:val="00C35F28"/>
    <w:rsid w:val="00C40FAC"/>
    <w:rsid w:val="00C415C8"/>
    <w:rsid w:val="00C42955"/>
    <w:rsid w:val="00C4435F"/>
    <w:rsid w:val="00C45A26"/>
    <w:rsid w:val="00C46BF1"/>
    <w:rsid w:val="00C46E4A"/>
    <w:rsid w:val="00C47C3D"/>
    <w:rsid w:val="00C51B73"/>
    <w:rsid w:val="00C5452A"/>
    <w:rsid w:val="00C60C4A"/>
    <w:rsid w:val="00C61C1F"/>
    <w:rsid w:val="00C62008"/>
    <w:rsid w:val="00C63595"/>
    <w:rsid w:val="00C63B5A"/>
    <w:rsid w:val="00C63E5E"/>
    <w:rsid w:val="00C6570C"/>
    <w:rsid w:val="00C65C44"/>
    <w:rsid w:val="00C67C5D"/>
    <w:rsid w:val="00C719B4"/>
    <w:rsid w:val="00C72229"/>
    <w:rsid w:val="00C75119"/>
    <w:rsid w:val="00C7599D"/>
    <w:rsid w:val="00C76C47"/>
    <w:rsid w:val="00C777CC"/>
    <w:rsid w:val="00C7789C"/>
    <w:rsid w:val="00C77D08"/>
    <w:rsid w:val="00C80044"/>
    <w:rsid w:val="00C818EC"/>
    <w:rsid w:val="00C81D66"/>
    <w:rsid w:val="00C81E5F"/>
    <w:rsid w:val="00C833F8"/>
    <w:rsid w:val="00C84376"/>
    <w:rsid w:val="00C856E3"/>
    <w:rsid w:val="00C863D6"/>
    <w:rsid w:val="00C87005"/>
    <w:rsid w:val="00C90125"/>
    <w:rsid w:val="00C90737"/>
    <w:rsid w:val="00C90FAC"/>
    <w:rsid w:val="00C92367"/>
    <w:rsid w:val="00C9265A"/>
    <w:rsid w:val="00C960BD"/>
    <w:rsid w:val="00C972FA"/>
    <w:rsid w:val="00CA2A59"/>
    <w:rsid w:val="00CA336A"/>
    <w:rsid w:val="00CA640D"/>
    <w:rsid w:val="00CA7046"/>
    <w:rsid w:val="00CA7314"/>
    <w:rsid w:val="00CB1040"/>
    <w:rsid w:val="00CB2407"/>
    <w:rsid w:val="00CB3324"/>
    <w:rsid w:val="00CB3B75"/>
    <w:rsid w:val="00CB74EA"/>
    <w:rsid w:val="00CB7BEE"/>
    <w:rsid w:val="00CC445D"/>
    <w:rsid w:val="00CC44DA"/>
    <w:rsid w:val="00CC4A98"/>
    <w:rsid w:val="00CC5597"/>
    <w:rsid w:val="00CD0B2B"/>
    <w:rsid w:val="00CD254F"/>
    <w:rsid w:val="00CD3200"/>
    <w:rsid w:val="00CD3B4E"/>
    <w:rsid w:val="00CD75DA"/>
    <w:rsid w:val="00CE1BF5"/>
    <w:rsid w:val="00CE218A"/>
    <w:rsid w:val="00CF18C3"/>
    <w:rsid w:val="00CF2AB7"/>
    <w:rsid w:val="00D00B07"/>
    <w:rsid w:val="00D00C13"/>
    <w:rsid w:val="00D014B4"/>
    <w:rsid w:val="00D0173A"/>
    <w:rsid w:val="00D04318"/>
    <w:rsid w:val="00D04BE0"/>
    <w:rsid w:val="00D05DF4"/>
    <w:rsid w:val="00D061C8"/>
    <w:rsid w:val="00D072AA"/>
    <w:rsid w:val="00D12685"/>
    <w:rsid w:val="00D12CA9"/>
    <w:rsid w:val="00D13DD8"/>
    <w:rsid w:val="00D151DF"/>
    <w:rsid w:val="00D15653"/>
    <w:rsid w:val="00D15ABE"/>
    <w:rsid w:val="00D17984"/>
    <w:rsid w:val="00D17CEE"/>
    <w:rsid w:val="00D20317"/>
    <w:rsid w:val="00D2260E"/>
    <w:rsid w:val="00D22F0A"/>
    <w:rsid w:val="00D2614B"/>
    <w:rsid w:val="00D2631B"/>
    <w:rsid w:val="00D26B67"/>
    <w:rsid w:val="00D26C62"/>
    <w:rsid w:val="00D27222"/>
    <w:rsid w:val="00D27344"/>
    <w:rsid w:val="00D31B05"/>
    <w:rsid w:val="00D32ECD"/>
    <w:rsid w:val="00D3319B"/>
    <w:rsid w:val="00D333DE"/>
    <w:rsid w:val="00D34462"/>
    <w:rsid w:val="00D34D59"/>
    <w:rsid w:val="00D36481"/>
    <w:rsid w:val="00D3701D"/>
    <w:rsid w:val="00D37684"/>
    <w:rsid w:val="00D40605"/>
    <w:rsid w:val="00D40774"/>
    <w:rsid w:val="00D41914"/>
    <w:rsid w:val="00D42599"/>
    <w:rsid w:val="00D4268D"/>
    <w:rsid w:val="00D45C4C"/>
    <w:rsid w:val="00D51FC9"/>
    <w:rsid w:val="00D52C8A"/>
    <w:rsid w:val="00D535BE"/>
    <w:rsid w:val="00D54520"/>
    <w:rsid w:val="00D54FC5"/>
    <w:rsid w:val="00D575A5"/>
    <w:rsid w:val="00D57E6F"/>
    <w:rsid w:val="00D639A3"/>
    <w:rsid w:val="00D652A9"/>
    <w:rsid w:val="00D65ED5"/>
    <w:rsid w:val="00D70EBE"/>
    <w:rsid w:val="00D72B57"/>
    <w:rsid w:val="00D7491E"/>
    <w:rsid w:val="00D762B2"/>
    <w:rsid w:val="00D767F8"/>
    <w:rsid w:val="00D76B1C"/>
    <w:rsid w:val="00D80DD5"/>
    <w:rsid w:val="00D81E24"/>
    <w:rsid w:val="00D85940"/>
    <w:rsid w:val="00D85D23"/>
    <w:rsid w:val="00D86837"/>
    <w:rsid w:val="00D93873"/>
    <w:rsid w:val="00D94219"/>
    <w:rsid w:val="00D942F9"/>
    <w:rsid w:val="00D94454"/>
    <w:rsid w:val="00D95B02"/>
    <w:rsid w:val="00D96730"/>
    <w:rsid w:val="00DA19EA"/>
    <w:rsid w:val="00DA2E85"/>
    <w:rsid w:val="00DA3452"/>
    <w:rsid w:val="00DA3AEB"/>
    <w:rsid w:val="00DA3F51"/>
    <w:rsid w:val="00DA6016"/>
    <w:rsid w:val="00DA6581"/>
    <w:rsid w:val="00DA68E9"/>
    <w:rsid w:val="00DA6E0B"/>
    <w:rsid w:val="00DB0205"/>
    <w:rsid w:val="00DB0700"/>
    <w:rsid w:val="00DB119F"/>
    <w:rsid w:val="00DB3A63"/>
    <w:rsid w:val="00DB41B9"/>
    <w:rsid w:val="00DB525B"/>
    <w:rsid w:val="00DB6DC1"/>
    <w:rsid w:val="00DB7195"/>
    <w:rsid w:val="00DB72FA"/>
    <w:rsid w:val="00DC0529"/>
    <w:rsid w:val="00DC0ACF"/>
    <w:rsid w:val="00DC1D1C"/>
    <w:rsid w:val="00DC1D2D"/>
    <w:rsid w:val="00DC51E3"/>
    <w:rsid w:val="00DC616A"/>
    <w:rsid w:val="00DC6F5A"/>
    <w:rsid w:val="00DC7326"/>
    <w:rsid w:val="00DC7E59"/>
    <w:rsid w:val="00DD01CE"/>
    <w:rsid w:val="00DD2270"/>
    <w:rsid w:val="00DD60C9"/>
    <w:rsid w:val="00DD68ED"/>
    <w:rsid w:val="00DD6A60"/>
    <w:rsid w:val="00DD6DC1"/>
    <w:rsid w:val="00DD74DB"/>
    <w:rsid w:val="00DD7757"/>
    <w:rsid w:val="00DE0020"/>
    <w:rsid w:val="00DE6989"/>
    <w:rsid w:val="00DE69DC"/>
    <w:rsid w:val="00DF0A85"/>
    <w:rsid w:val="00DF13AC"/>
    <w:rsid w:val="00DF1990"/>
    <w:rsid w:val="00DF25B9"/>
    <w:rsid w:val="00DF4492"/>
    <w:rsid w:val="00DF5691"/>
    <w:rsid w:val="00DF5E03"/>
    <w:rsid w:val="00DF6007"/>
    <w:rsid w:val="00DF634B"/>
    <w:rsid w:val="00DF6FF4"/>
    <w:rsid w:val="00DF75C3"/>
    <w:rsid w:val="00E0142E"/>
    <w:rsid w:val="00E01525"/>
    <w:rsid w:val="00E01B20"/>
    <w:rsid w:val="00E040BD"/>
    <w:rsid w:val="00E041FC"/>
    <w:rsid w:val="00E043DB"/>
    <w:rsid w:val="00E04E99"/>
    <w:rsid w:val="00E050CB"/>
    <w:rsid w:val="00E062A7"/>
    <w:rsid w:val="00E06B17"/>
    <w:rsid w:val="00E103AC"/>
    <w:rsid w:val="00E10A5E"/>
    <w:rsid w:val="00E14BD9"/>
    <w:rsid w:val="00E17A19"/>
    <w:rsid w:val="00E26733"/>
    <w:rsid w:val="00E27F4B"/>
    <w:rsid w:val="00E30E9F"/>
    <w:rsid w:val="00E355A4"/>
    <w:rsid w:val="00E36DB6"/>
    <w:rsid w:val="00E413E4"/>
    <w:rsid w:val="00E41EAB"/>
    <w:rsid w:val="00E45F94"/>
    <w:rsid w:val="00E473EE"/>
    <w:rsid w:val="00E5123A"/>
    <w:rsid w:val="00E5318F"/>
    <w:rsid w:val="00E56B9E"/>
    <w:rsid w:val="00E57884"/>
    <w:rsid w:val="00E57D14"/>
    <w:rsid w:val="00E60117"/>
    <w:rsid w:val="00E60E19"/>
    <w:rsid w:val="00E61DF1"/>
    <w:rsid w:val="00E6463C"/>
    <w:rsid w:val="00E6523E"/>
    <w:rsid w:val="00E713B6"/>
    <w:rsid w:val="00E72291"/>
    <w:rsid w:val="00E73F06"/>
    <w:rsid w:val="00E75A3B"/>
    <w:rsid w:val="00E765FE"/>
    <w:rsid w:val="00E77227"/>
    <w:rsid w:val="00E8073A"/>
    <w:rsid w:val="00E80D19"/>
    <w:rsid w:val="00E8236A"/>
    <w:rsid w:val="00E824DC"/>
    <w:rsid w:val="00E83CD0"/>
    <w:rsid w:val="00E84666"/>
    <w:rsid w:val="00E84E44"/>
    <w:rsid w:val="00E85482"/>
    <w:rsid w:val="00E85D1C"/>
    <w:rsid w:val="00E86AB3"/>
    <w:rsid w:val="00E8707C"/>
    <w:rsid w:val="00E87D6B"/>
    <w:rsid w:val="00E90FF5"/>
    <w:rsid w:val="00E93B19"/>
    <w:rsid w:val="00EA1C08"/>
    <w:rsid w:val="00EA240B"/>
    <w:rsid w:val="00EA4029"/>
    <w:rsid w:val="00EA4A87"/>
    <w:rsid w:val="00EA60CC"/>
    <w:rsid w:val="00EA68A9"/>
    <w:rsid w:val="00EA68D9"/>
    <w:rsid w:val="00EA6F11"/>
    <w:rsid w:val="00EB126C"/>
    <w:rsid w:val="00EB318B"/>
    <w:rsid w:val="00EB32BA"/>
    <w:rsid w:val="00EB3A1F"/>
    <w:rsid w:val="00EB3F65"/>
    <w:rsid w:val="00EB4964"/>
    <w:rsid w:val="00EB56B5"/>
    <w:rsid w:val="00EB6C03"/>
    <w:rsid w:val="00EB6E74"/>
    <w:rsid w:val="00EB7F3F"/>
    <w:rsid w:val="00EC0D59"/>
    <w:rsid w:val="00EC2320"/>
    <w:rsid w:val="00EC234D"/>
    <w:rsid w:val="00EC6BB1"/>
    <w:rsid w:val="00EC7B6F"/>
    <w:rsid w:val="00ED2FC0"/>
    <w:rsid w:val="00ED33F3"/>
    <w:rsid w:val="00ED44DE"/>
    <w:rsid w:val="00ED459D"/>
    <w:rsid w:val="00ED4E02"/>
    <w:rsid w:val="00ED536B"/>
    <w:rsid w:val="00ED58E0"/>
    <w:rsid w:val="00ED7155"/>
    <w:rsid w:val="00EE023A"/>
    <w:rsid w:val="00EE20DD"/>
    <w:rsid w:val="00EE20DE"/>
    <w:rsid w:val="00EE238F"/>
    <w:rsid w:val="00EE2CBA"/>
    <w:rsid w:val="00EE30FC"/>
    <w:rsid w:val="00EE31F1"/>
    <w:rsid w:val="00EE3223"/>
    <w:rsid w:val="00EE36E5"/>
    <w:rsid w:val="00EE4453"/>
    <w:rsid w:val="00EE6593"/>
    <w:rsid w:val="00EE65A4"/>
    <w:rsid w:val="00EE6E45"/>
    <w:rsid w:val="00EE7C1B"/>
    <w:rsid w:val="00EF11CC"/>
    <w:rsid w:val="00EF444D"/>
    <w:rsid w:val="00EF4B1B"/>
    <w:rsid w:val="00EF659E"/>
    <w:rsid w:val="00EF6E85"/>
    <w:rsid w:val="00F0109D"/>
    <w:rsid w:val="00F022AE"/>
    <w:rsid w:val="00F02BEC"/>
    <w:rsid w:val="00F02D83"/>
    <w:rsid w:val="00F03B18"/>
    <w:rsid w:val="00F0671E"/>
    <w:rsid w:val="00F06DDF"/>
    <w:rsid w:val="00F07215"/>
    <w:rsid w:val="00F151D2"/>
    <w:rsid w:val="00F178CD"/>
    <w:rsid w:val="00F17FAC"/>
    <w:rsid w:val="00F21829"/>
    <w:rsid w:val="00F2333F"/>
    <w:rsid w:val="00F2416F"/>
    <w:rsid w:val="00F252FF"/>
    <w:rsid w:val="00F267C7"/>
    <w:rsid w:val="00F31863"/>
    <w:rsid w:val="00F32F56"/>
    <w:rsid w:val="00F341ED"/>
    <w:rsid w:val="00F37300"/>
    <w:rsid w:val="00F41A39"/>
    <w:rsid w:val="00F41E2E"/>
    <w:rsid w:val="00F4251E"/>
    <w:rsid w:val="00F42D7A"/>
    <w:rsid w:val="00F434DB"/>
    <w:rsid w:val="00F438AC"/>
    <w:rsid w:val="00F45864"/>
    <w:rsid w:val="00F50880"/>
    <w:rsid w:val="00F56267"/>
    <w:rsid w:val="00F57618"/>
    <w:rsid w:val="00F60038"/>
    <w:rsid w:val="00F60A5F"/>
    <w:rsid w:val="00F614AC"/>
    <w:rsid w:val="00F65618"/>
    <w:rsid w:val="00F65D64"/>
    <w:rsid w:val="00F669F7"/>
    <w:rsid w:val="00F67628"/>
    <w:rsid w:val="00F70023"/>
    <w:rsid w:val="00F700F2"/>
    <w:rsid w:val="00F711A7"/>
    <w:rsid w:val="00F729AF"/>
    <w:rsid w:val="00F72C28"/>
    <w:rsid w:val="00F748AA"/>
    <w:rsid w:val="00F75045"/>
    <w:rsid w:val="00F75CAF"/>
    <w:rsid w:val="00F77FDA"/>
    <w:rsid w:val="00F836EA"/>
    <w:rsid w:val="00F83994"/>
    <w:rsid w:val="00F839C7"/>
    <w:rsid w:val="00F8612C"/>
    <w:rsid w:val="00F874F5"/>
    <w:rsid w:val="00F91A9D"/>
    <w:rsid w:val="00F93EE7"/>
    <w:rsid w:val="00F96B49"/>
    <w:rsid w:val="00FA0688"/>
    <w:rsid w:val="00FA18C4"/>
    <w:rsid w:val="00FA2FE1"/>
    <w:rsid w:val="00FA5583"/>
    <w:rsid w:val="00FB1036"/>
    <w:rsid w:val="00FB12F5"/>
    <w:rsid w:val="00FB261C"/>
    <w:rsid w:val="00FB2E38"/>
    <w:rsid w:val="00FB2FFD"/>
    <w:rsid w:val="00FB4F7A"/>
    <w:rsid w:val="00FB63D8"/>
    <w:rsid w:val="00FC010B"/>
    <w:rsid w:val="00FC22E5"/>
    <w:rsid w:val="00FC445D"/>
    <w:rsid w:val="00FC4A5F"/>
    <w:rsid w:val="00FC5CB8"/>
    <w:rsid w:val="00FD3761"/>
    <w:rsid w:val="00FD489D"/>
    <w:rsid w:val="00FD5520"/>
    <w:rsid w:val="00FD6FA3"/>
    <w:rsid w:val="00FD72F3"/>
    <w:rsid w:val="00FD74F4"/>
    <w:rsid w:val="00FD77D3"/>
    <w:rsid w:val="00FD7F35"/>
    <w:rsid w:val="00FE0F6C"/>
    <w:rsid w:val="00FE272E"/>
    <w:rsid w:val="00FE2A3D"/>
    <w:rsid w:val="00FE2EFD"/>
    <w:rsid w:val="00FE7CE6"/>
    <w:rsid w:val="00FF1290"/>
    <w:rsid w:val="00FF2ED5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1EE7A7"/>
  <w15:docId w15:val="{D67ECA62-69F9-4FE2-A902-2A893158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EA4A87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861CC2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861CC2"/>
  </w:style>
  <w:style w:type="character" w:customStyle="1" w:styleId="af8">
    <w:name w:val="批注文字 字符"/>
    <w:basedOn w:val="a2"/>
    <w:link w:val="af7"/>
    <w:uiPriority w:val="99"/>
    <w:semiHidden/>
    <w:rsid w:val="00861CC2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1CC2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861CC2"/>
    <w:rPr>
      <w:rFonts w:ascii="Arial" w:hAnsi="Arial"/>
      <w:b/>
      <w:bCs/>
      <w:sz w:val="20"/>
    </w:rPr>
  </w:style>
  <w:style w:type="table" w:customStyle="1" w:styleId="WSI-Table11">
    <w:name w:val="WSI - Table11"/>
    <w:basedOn w:val="a3"/>
    <w:uiPriority w:val="99"/>
    <w:qFormat/>
    <w:rsid w:val="002F1233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</w:pPr>
      <w:rPr>
        <w:rFonts w:ascii="Frutiger LT Com 45 Light" w:hAnsi="Frutiger LT Com 45 Light" w:hint="default"/>
        <w:b/>
        <w:i w:val="0"/>
        <w:caps/>
        <w:smallCaps w:val="0"/>
        <w:color w:val="FFFFFF"/>
        <w:sz w:val="20"/>
        <w:szCs w:val="20"/>
      </w:rPr>
      <w:tblPr/>
      <w:tcPr>
        <w:shd w:val="clear" w:color="auto" w:fill="97D700"/>
      </w:tcPr>
    </w:tblStylePr>
  </w:style>
  <w:style w:type="table" w:customStyle="1" w:styleId="WSI-Table31">
    <w:name w:val="WSI - Table31"/>
    <w:basedOn w:val="a3"/>
    <w:uiPriority w:val="99"/>
    <w:qFormat/>
    <w:rsid w:val="00AD3965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43E5-F990-4609-8F98-4F98E9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268</TotalTime>
  <Pages>5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616</cp:revision>
  <cp:lastPrinted>2020-01-12T08:51:00Z</cp:lastPrinted>
  <dcterms:created xsi:type="dcterms:W3CDTF">2020-01-12T08:50:00Z</dcterms:created>
  <dcterms:modified xsi:type="dcterms:W3CDTF">2023-08-10T16:08:00Z</dcterms:modified>
</cp:coreProperties>
</file>