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2266" w:rsidRPr="0010192B" w:rsidRDefault="00C829B0" w:rsidP="00642266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44"/>
          <w:szCs w:val="44"/>
          <w:lang w:eastAsia="zh-CN"/>
        </w:rPr>
      </w:pPr>
      <w:r w:rsidRPr="00C829B0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第二届全国</w:t>
      </w:r>
      <w:r w:rsidR="0010192B">
        <w:rPr>
          <w:rFonts w:ascii="微软雅黑" w:eastAsia="微软雅黑" w:hAnsi="微软雅黑" w:cs="Times New Roman" w:hint="eastAsia"/>
          <w:caps/>
          <w:noProof/>
          <w:spacing w:val="-10"/>
          <w:kern w:val="28"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5549900</wp:posOffset>
            </wp:positionH>
            <wp:positionV relativeFrom="paragraph">
              <wp:posOffset>-1047750</wp:posOffset>
            </wp:positionV>
            <wp:extent cx="1083945" cy="850900"/>
            <wp:effectExtent l="19050" t="0" r="1905" b="0"/>
            <wp:wrapNone/>
            <wp:docPr id="1" name="图片 1" descr="C:\Users\lenovo\AppData\Local\Temp\WeChat Files\37c2c782535764692748f942e9adaa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37c2c782535764692748f942e9adaa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266" w:rsidRPr="00C7206B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技能大赛</w:t>
      </w:r>
    </w:p>
    <w:p w:rsidR="00095C97" w:rsidRPr="00095C97" w:rsidRDefault="00095C97" w:rsidP="0038292A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36"/>
          <w:szCs w:val="36"/>
          <w:lang w:val="en-US" w:eastAsia="zh-CN"/>
        </w:rPr>
      </w:pPr>
    </w:p>
    <w:p w:rsidR="00EB3A1F" w:rsidRDefault="00EB3A1F" w:rsidP="00EB3A1F">
      <w:pPr>
        <w:jc w:val="center"/>
        <w:rPr>
          <w:sz w:val="40"/>
          <w:szCs w:val="40"/>
          <w:lang w:val="en-CA" w:eastAsia="zh-CN"/>
        </w:rPr>
      </w:pPr>
      <w:r w:rsidRPr="008A1F67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汽车技术</w:t>
      </w:r>
      <w:r w:rsidR="00642266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项目</w:t>
      </w:r>
      <w:r w:rsidR="00642266" w:rsidRPr="004A1CC7">
        <w:rPr>
          <w:rFonts w:ascii="微软雅黑" w:eastAsia="微软雅黑" w:hAnsi="微软雅黑" w:cs="Times New Roman" w:hint="eastAsia"/>
          <w:caps/>
          <w:color w:val="FF0000"/>
          <w:spacing w:val="-10"/>
          <w:kern w:val="28"/>
          <w:sz w:val="72"/>
          <w:szCs w:val="72"/>
          <w:lang w:val="en-AU" w:eastAsia="zh-CN"/>
        </w:rPr>
        <w:t>样题</w:t>
      </w:r>
    </w:p>
    <w:p w:rsidR="00EB3A1F" w:rsidRDefault="00EB3A1F" w:rsidP="007E1FDD">
      <w:pPr>
        <w:rPr>
          <w:sz w:val="40"/>
          <w:szCs w:val="40"/>
          <w:lang w:val="fr-FR" w:eastAsia="zh-CN"/>
        </w:rPr>
      </w:pPr>
    </w:p>
    <w:p w:rsidR="00C7206B" w:rsidRDefault="00C7206B" w:rsidP="007E1FDD">
      <w:pPr>
        <w:rPr>
          <w:sz w:val="40"/>
          <w:szCs w:val="40"/>
          <w:lang w:val="fr-FR" w:eastAsia="zh-CN"/>
        </w:rPr>
      </w:pPr>
    </w:p>
    <w:p w:rsidR="00E8236A" w:rsidRDefault="00DA6E0B" w:rsidP="00E8236A">
      <w:pPr>
        <w:rPr>
          <w:sz w:val="40"/>
          <w:szCs w:val="40"/>
          <w:lang w:val="en-CA" w:eastAsia="zh-CN"/>
        </w:rPr>
      </w:pPr>
      <w:r>
        <w:rPr>
          <w:sz w:val="40"/>
          <w:szCs w:val="40"/>
          <w:lang w:val="fr-FR"/>
        </w:rPr>
        <w:t xml:space="preserve">MODULE </w:t>
      </w:r>
      <w:r w:rsidR="00E8236A">
        <w:rPr>
          <w:rFonts w:hint="eastAsia"/>
          <w:sz w:val="40"/>
          <w:szCs w:val="40"/>
          <w:lang w:val="fr-FR" w:eastAsia="zh-CN"/>
        </w:rPr>
        <w:t xml:space="preserve">F </w:t>
      </w:r>
      <w:r w:rsidR="00C415C8">
        <w:rPr>
          <w:sz w:val="40"/>
          <w:szCs w:val="40"/>
          <w:lang w:val="fr-FR"/>
        </w:rPr>
        <w:t>–</w:t>
      </w:r>
      <w:r w:rsidR="00F00A9B">
        <w:rPr>
          <w:sz w:val="40"/>
          <w:szCs w:val="40"/>
          <w:lang w:val="fr-FR"/>
        </w:rPr>
        <w:t xml:space="preserve"> </w:t>
      </w:r>
      <w:r w:rsidR="00F00A9B" w:rsidRPr="00E8236A">
        <w:rPr>
          <w:sz w:val="40"/>
          <w:szCs w:val="40"/>
          <w:lang w:val="en-CA" w:eastAsia="zh-CN"/>
        </w:rPr>
        <w:t>ALIGNMENT</w:t>
      </w:r>
      <w:r w:rsidR="00E8236A" w:rsidRPr="00E8236A">
        <w:rPr>
          <w:sz w:val="40"/>
          <w:szCs w:val="40"/>
          <w:lang w:val="en-CA" w:eastAsia="zh-CN"/>
        </w:rPr>
        <w:t>, STEERING</w:t>
      </w:r>
    </w:p>
    <w:p w:rsidR="00E8236A" w:rsidRPr="00E8236A" w:rsidRDefault="00E8236A" w:rsidP="00E8236A">
      <w:pPr>
        <w:ind w:firstLineChars="650" w:firstLine="2600"/>
        <w:rPr>
          <w:sz w:val="40"/>
          <w:szCs w:val="40"/>
          <w:lang w:val="en-CA" w:eastAsia="zh-CN"/>
        </w:rPr>
      </w:pPr>
      <w:r w:rsidRPr="00E8236A">
        <w:rPr>
          <w:sz w:val="40"/>
          <w:szCs w:val="40"/>
          <w:lang w:val="en-CA" w:eastAsia="zh-CN"/>
        </w:rPr>
        <w:t xml:space="preserve">&amp; </w:t>
      </w:r>
      <w:r w:rsidR="00F00A9B" w:rsidRPr="00E8236A">
        <w:rPr>
          <w:sz w:val="40"/>
          <w:szCs w:val="40"/>
          <w:lang w:val="en-CA" w:eastAsia="zh-CN"/>
        </w:rPr>
        <w:t>SUSPENSION</w:t>
      </w:r>
    </w:p>
    <w:p w:rsidR="00C45A26" w:rsidRPr="00CC046D" w:rsidRDefault="00C45A26" w:rsidP="007E1FDD">
      <w:pPr>
        <w:rPr>
          <w:rFonts w:ascii="微软雅黑" w:eastAsia="微软雅黑" w:hAnsi="微软雅黑"/>
          <w:color w:val="0000FF"/>
          <w:sz w:val="36"/>
          <w:szCs w:val="36"/>
          <w:lang w:val="fr-FR" w:eastAsia="zh-CN"/>
        </w:rPr>
      </w:pP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模块</w:t>
      </w:r>
      <w:r w:rsidR="00E8236A">
        <w:rPr>
          <w:rFonts w:ascii="微软雅黑" w:eastAsia="微软雅黑" w:hAnsi="微软雅黑" w:hint="eastAsia"/>
          <w:sz w:val="36"/>
          <w:szCs w:val="36"/>
          <w:lang w:val="fr-FR" w:eastAsia="zh-CN"/>
        </w:rPr>
        <w:t>F</w:t>
      </w:r>
      <w:r w:rsidR="00F00A9B">
        <w:rPr>
          <w:rFonts w:ascii="微软雅黑" w:eastAsia="微软雅黑" w:hAnsi="微软雅黑"/>
          <w:sz w:val="36"/>
          <w:szCs w:val="36"/>
          <w:lang w:val="fr-FR" w:eastAsia="zh-CN"/>
        </w:rPr>
        <w:t xml:space="preserve"> </w:t>
      </w: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—</w:t>
      </w:r>
      <w:r w:rsidR="00F00A9B">
        <w:rPr>
          <w:rFonts w:ascii="微软雅黑" w:eastAsia="微软雅黑" w:hAnsi="微软雅黑" w:hint="eastAsia"/>
          <w:sz w:val="36"/>
          <w:szCs w:val="36"/>
          <w:lang w:val="fr-FR" w:eastAsia="zh-CN"/>
        </w:rPr>
        <w:t xml:space="preserve"> </w:t>
      </w:r>
      <w:r w:rsidR="00F00A9B">
        <w:rPr>
          <w:rFonts w:ascii="微软雅黑" w:eastAsia="微软雅黑" w:hAnsi="微软雅黑" w:hint="eastAsia"/>
          <w:color w:val="0000FF"/>
          <w:sz w:val="36"/>
          <w:szCs w:val="36"/>
          <w:lang w:val="fr-FR" w:eastAsia="zh-CN"/>
        </w:rPr>
        <w:t>定位</w:t>
      </w:r>
      <w:r w:rsidR="00316963" w:rsidRPr="00CC046D">
        <w:rPr>
          <w:rFonts w:ascii="微软雅黑" w:eastAsia="微软雅黑" w:hAnsi="微软雅黑" w:hint="eastAsia"/>
          <w:color w:val="0000FF"/>
          <w:sz w:val="36"/>
          <w:szCs w:val="36"/>
          <w:lang w:val="fr-FR" w:eastAsia="zh-CN"/>
        </w:rPr>
        <w:t>转向和</w:t>
      </w:r>
      <w:r w:rsidR="00F00A9B">
        <w:rPr>
          <w:rFonts w:ascii="微软雅黑" w:eastAsia="微软雅黑" w:hAnsi="微软雅黑" w:hint="eastAsia"/>
          <w:color w:val="0000FF"/>
          <w:sz w:val="36"/>
          <w:szCs w:val="36"/>
          <w:lang w:val="fr-FR" w:eastAsia="zh-CN"/>
        </w:rPr>
        <w:t>悬架</w:t>
      </w:r>
    </w:p>
    <w:p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095C97" w:rsidRPr="004961BB" w:rsidRDefault="00095C97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B8569D" w:rsidRPr="00A66A39" w:rsidRDefault="00B8569D" w:rsidP="00B8569D">
      <w:pPr>
        <w:rPr>
          <w:rFonts w:ascii="微软雅黑" w:eastAsia="微软雅黑" w:hAnsi="微软雅黑"/>
          <w:sz w:val="24"/>
          <w:szCs w:val="24"/>
          <w:u w:val="single"/>
          <w:lang w:val="fr-FR" w:eastAsia="zh-CN"/>
        </w:rPr>
      </w:pPr>
      <w:r>
        <w:rPr>
          <w:rFonts w:ascii="微软雅黑" w:eastAsia="微软雅黑" w:hAnsi="微软雅黑" w:hint="eastAsia"/>
          <w:sz w:val="28"/>
          <w:szCs w:val="28"/>
          <w:lang w:val="en-US" w:eastAsia="zh-CN"/>
        </w:rPr>
        <w:t>选手编号</w:t>
      </w:r>
      <w:r>
        <w:rPr>
          <w:rFonts w:ascii="微软雅黑" w:eastAsia="微软雅黑" w:hAnsi="微软雅黑" w:hint="eastAsia"/>
          <w:sz w:val="28"/>
          <w:szCs w:val="28"/>
          <w:lang w:val="fr-CA" w:eastAsia="zh-CN"/>
        </w:rPr>
        <w:t>：</w:t>
      </w:r>
      <w:r w:rsidR="00A66A39" w:rsidRPr="00A66A39">
        <w:rPr>
          <w:rFonts w:ascii="微软雅黑" w:eastAsia="微软雅黑" w:hAnsi="微软雅黑" w:hint="eastAsia"/>
          <w:sz w:val="28"/>
          <w:szCs w:val="28"/>
          <w:u w:val="single"/>
          <w:lang w:val="fr-CA" w:eastAsia="zh-CN"/>
        </w:rPr>
        <w:t xml:space="preserve">                  </w:t>
      </w:r>
      <w:r w:rsidR="00F77171" w:rsidRPr="00A66A39">
        <w:rPr>
          <w:rFonts w:ascii="微软雅黑" w:eastAsia="微软雅黑" w:hAnsi="微软雅黑" w:hint="eastAsia"/>
          <w:color w:val="92D050"/>
          <w:sz w:val="28"/>
          <w:szCs w:val="28"/>
          <w:u w:val="single"/>
          <w:lang w:val="fr-CA" w:eastAsia="zh-CN"/>
        </w:rPr>
        <w:t>.</w:t>
      </w:r>
    </w:p>
    <w:p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:rsidR="00FE272E" w:rsidRPr="00123703" w:rsidRDefault="00FE272E" w:rsidP="00FE272E">
      <w:pPr>
        <w:rPr>
          <w:rFonts w:ascii="Frutiger LT Com 45 Light" w:hAnsi="Frutiger LT Com 45 Light"/>
          <w:b/>
          <w:sz w:val="28"/>
          <w:szCs w:val="28"/>
          <w:lang w:val="fr-FR" w:eastAsia="zh-CN"/>
        </w:rPr>
      </w:pPr>
      <w:r w:rsidRPr="00123703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卷命题：</w:t>
      </w:r>
      <w:r w:rsidR="00095C97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专家组</w:t>
      </w:r>
    </w:p>
    <w:p w:rsidR="00B8569D" w:rsidRPr="004961BB" w:rsidRDefault="00B8569D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  <w:sectPr w:rsidR="00B8569D" w:rsidRPr="004961BB" w:rsidSect="00700B4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920D79" w:rsidRPr="001B0E1F" w:rsidRDefault="00920D79" w:rsidP="00920D79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ascii="黑体" w:eastAsia="黑体" w:cs="黑体"/>
          <w:b/>
          <w:bCs/>
          <w:caps/>
          <w:color w:val="498FCF"/>
          <w:sz w:val="40"/>
          <w:szCs w:val="40"/>
          <w:lang w:val="fr-FR"/>
        </w:rPr>
      </w:pPr>
      <w:r w:rsidRPr="001B0E1F">
        <w:rPr>
          <w:rFonts w:eastAsia="微软雅黑" w:cs="Arial"/>
          <w:b/>
          <w:bCs/>
          <w:caps/>
          <w:color w:val="498FCF"/>
          <w:sz w:val="40"/>
          <w:szCs w:val="40"/>
          <w:lang w:val="fr-FR"/>
        </w:rPr>
        <w:lastRenderedPageBreak/>
        <w:t xml:space="preserve">Competitor instructions </w:t>
      </w:r>
      <w:r w:rsidR="00F77171">
        <w:rPr>
          <w:rFonts w:eastAsia="微软雅黑" w:cs="Arial" w:hint="eastAsia"/>
          <w:b/>
          <w:bCs/>
          <w:caps/>
          <w:color w:val="498FCF"/>
          <w:sz w:val="40"/>
          <w:szCs w:val="40"/>
          <w:lang w:val="fr-FR" w:eastAsia="zh-CN"/>
        </w:rPr>
        <w:t xml:space="preserve"> </w:t>
      </w:r>
      <w:r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>选手试题</w:t>
      </w:r>
    </w:p>
    <w:p w:rsidR="00D3319B" w:rsidRPr="00F72C28" w:rsidRDefault="00C45A26" w:rsidP="00A66A39">
      <w:pPr>
        <w:autoSpaceDE w:val="0"/>
        <w:autoSpaceDN w:val="0"/>
        <w:adjustRightInd w:val="0"/>
        <w:spacing w:afterLines="50" w:after="180" w:line="360" w:lineRule="auto"/>
        <w:rPr>
          <w:rFonts w:ascii="微软雅黑" w:eastAsia="微软雅黑" w:hAnsi="微软雅黑" w:cs="??c....."/>
          <w:color w:val="000000"/>
          <w:sz w:val="32"/>
          <w:szCs w:val="32"/>
          <w:lang w:val="fr-FR" w:eastAsia="zh-CN"/>
        </w:rPr>
      </w:pP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eastAsia="zh-CN"/>
        </w:rPr>
        <w:t>模块</w:t>
      </w:r>
      <w:r w:rsidR="000A2D55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 xml:space="preserve">F </w:t>
      </w: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—</w:t>
      </w:r>
      <w:r w:rsidR="00F00A9B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 xml:space="preserve"> 定位转向和</w:t>
      </w:r>
      <w:r w:rsidR="000A2D55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悬架</w:t>
      </w:r>
    </w:p>
    <w:p w:rsidR="002E098A" w:rsidRPr="00FC5448" w:rsidRDefault="002E098A" w:rsidP="00A66A39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FF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车型</w:t>
      </w: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F00A9B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长安C</w:t>
      </w:r>
      <w:r w:rsidR="00F00A9B">
        <w:rPr>
          <w:rFonts w:ascii="微软雅黑" w:eastAsia="微软雅黑" w:hAnsi="微软雅黑" w:cs="Arial"/>
          <w:bCs/>
          <w:caps/>
          <w:color w:val="0000FF"/>
          <w:sz w:val="24"/>
          <w:szCs w:val="24"/>
          <w:lang w:val="fr-FR" w:eastAsia="zh-CN"/>
        </w:rPr>
        <w:t>S75</w:t>
      </w:r>
    </w:p>
    <w:p w:rsidR="002E098A" w:rsidRPr="001B0E1F" w:rsidRDefault="002E098A" w:rsidP="00A66A39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时间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A557D7"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  <w:t>9</w:t>
      </w:r>
      <w:r w:rsidR="00AF50CF" w:rsidRPr="001B0E1F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val="fr-FR" w:eastAsia="zh-CN"/>
        </w:rPr>
        <w:t>0</w:t>
      </w:r>
      <w:r w:rsidR="00AF50CF" w:rsidRPr="0005635E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eastAsia="zh-CN"/>
        </w:rPr>
        <w:t>分钟</w:t>
      </w:r>
    </w:p>
    <w:p w:rsidR="002E098A" w:rsidRPr="002E098A" w:rsidRDefault="002E098A" w:rsidP="002E098A">
      <w:pPr>
        <w:keepNext/>
        <w:keepLines/>
        <w:autoSpaceDE w:val="0"/>
        <w:autoSpaceDN w:val="0"/>
        <w:adjustRightInd w:val="0"/>
        <w:spacing w:before="200" w:after="0" w:line="360" w:lineRule="auto"/>
        <w:rPr>
          <w:rFonts w:eastAsia="黑体" w:cs="Arial"/>
          <w:b/>
          <w:bCs/>
          <w:caps/>
          <w:sz w:val="36"/>
          <w:szCs w:val="36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任务说明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 xml:space="preserve">： </w:t>
      </w:r>
    </w:p>
    <w:p w:rsidR="008B59E2" w:rsidRPr="008B59E2" w:rsidRDefault="008B59E2" w:rsidP="008B59E2">
      <w:pPr>
        <w:pStyle w:val="af1"/>
        <w:numPr>
          <w:ilvl w:val="0"/>
          <w:numId w:val="36"/>
        </w:numPr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8B59E2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完成专业英语翻译。</w:t>
      </w:r>
    </w:p>
    <w:p w:rsidR="00D21CBB" w:rsidRDefault="00D21CBB" w:rsidP="00D21CBB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进行汽车悬架、转向系统检查，告诉专家发现的问题，并在报告单上记录。</w:t>
      </w:r>
    </w:p>
    <w:p w:rsidR="00D21CBB" w:rsidRDefault="00D21CBB" w:rsidP="00D21CBB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根据专家的指令，更换</w:t>
      </w:r>
      <w:r w:rsidR="00017FA1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或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维修确认故障的零部件。</w:t>
      </w:r>
    </w:p>
    <w:p w:rsidR="00D21CBB" w:rsidRDefault="00D21CBB" w:rsidP="00D21CBB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维修指定</w:t>
      </w:r>
      <w:r w:rsidRPr="00F252FF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的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零部件</w:t>
      </w:r>
      <w:r w:rsidRPr="00F252FF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:rsidR="00D21CBB" w:rsidRPr="00F252FF" w:rsidRDefault="00D21CBB" w:rsidP="00D21CBB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完成四轮定位</w:t>
      </w:r>
      <w:r w:rsidR="00935DB7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，打印报告单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:rsidR="00D21CBB" w:rsidRDefault="00D21CBB" w:rsidP="00D21CBB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螺栓/螺母扭矩标准超过100Nm时，仅打到100Nm即可。</w:t>
      </w:r>
    </w:p>
    <w:p w:rsidR="009D4CB7" w:rsidRPr="00B667A7" w:rsidRDefault="009D4CB7" w:rsidP="002E098A">
      <w:pPr>
        <w:spacing w:after="0" w:line="300" w:lineRule="auto"/>
        <w:rPr>
          <w:lang w:eastAsia="zh-CN"/>
        </w:rPr>
      </w:pPr>
    </w:p>
    <w:p w:rsidR="002F3E3B" w:rsidRDefault="002F3E3B">
      <w:pPr>
        <w:spacing w:after="160"/>
        <w:rPr>
          <w:lang w:eastAsia="zh-CN"/>
        </w:rPr>
      </w:pPr>
      <w:r>
        <w:rPr>
          <w:lang w:eastAsia="zh-CN"/>
        </w:rPr>
        <w:br w:type="page"/>
      </w:r>
    </w:p>
    <w:p w:rsidR="00DF75C3" w:rsidRPr="002B2923" w:rsidRDefault="00DF75C3" w:rsidP="002B2923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eastAsia="微软雅黑" w:cs="Arial"/>
          <w:b/>
          <w:bCs/>
          <w:caps/>
          <w:color w:val="498FCF"/>
          <w:sz w:val="40"/>
          <w:szCs w:val="40"/>
          <w:lang w:eastAsia="zh-CN"/>
        </w:rPr>
      </w:pPr>
      <w:r w:rsidRPr="002B2923">
        <w:rPr>
          <w:rFonts w:eastAsia="微软雅黑" w:cs="Arial"/>
          <w:b/>
          <w:bCs/>
          <w:caps/>
          <w:color w:val="498FCF"/>
          <w:sz w:val="40"/>
          <w:szCs w:val="40"/>
        </w:rPr>
        <w:lastRenderedPageBreak/>
        <w:t xml:space="preserve">Competitor REPORT </w:t>
      </w:r>
      <w:proofErr w:type="gramStart"/>
      <w:r w:rsidRPr="002B2923">
        <w:rPr>
          <w:rFonts w:eastAsia="微软雅黑" w:cs="Arial"/>
          <w:b/>
          <w:bCs/>
          <w:caps/>
          <w:color w:val="498FCF"/>
          <w:sz w:val="40"/>
          <w:szCs w:val="40"/>
        </w:rPr>
        <w:t>SHEET</w:t>
      </w:r>
      <w:r w:rsidR="00F77171"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 xml:space="preserve">  </w:t>
      </w:r>
      <w:r w:rsidRPr="002B2923">
        <w:rPr>
          <w:rFonts w:eastAsia="微软雅黑" w:cs="Arial" w:hint="eastAsia"/>
          <w:b/>
          <w:bCs/>
          <w:caps/>
          <w:color w:val="498FCF"/>
          <w:sz w:val="40"/>
          <w:szCs w:val="40"/>
        </w:rPr>
        <w:t>选手报告单</w:t>
      </w:r>
      <w:proofErr w:type="gramEnd"/>
    </w:p>
    <w:p w:rsidR="008F4C04" w:rsidRDefault="00DF75C3" w:rsidP="00F27D09">
      <w:pPr>
        <w:spacing w:after="0" w:line="240" w:lineRule="auto"/>
        <w:rPr>
          <w:rFonts w:ascii="微软雅黑" w:eastAsia="微软雅黑" w:hAnsi="微软雅黑" w:cs="Arial"/>
          <w:caps/>
          <w:color w:val="000000"/>
          <w:sz w:val="32"/>
          <w:szCs w:val="32"/>
          <w:lang w:val="fr-FR" w:eastAsia="zh-CN"/>
        </w:rPr>
      </w:pPr>
      <w:r w:rsidRPr="00AE01D4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模块</w:t>
      </w:r>
      <w:r w:rsidR="00BF684C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F</w:t>
      </w:r>
      <w:r w:rsidR="00017FA1">
        <w:rPr>
          <w:rFonts w:ascii="微软雅黑" w:eastAsia="微软雅黑" w:hAnsi="微软雅黑" w:cs="Arial"/>
          <w:caps/>
          <w:color w:val="000000"/>
          <w:sz w:val="32"/>
          <w:szCs w:val="32"/>
          <w:lang w:eastAsia="zh-CN"/>
        </w:rPr>
        <w:t xml:space="preserve"> </w:t>
      </w:r>
      <w:r w:rsidRPr="00AE01D4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CA" w:eastAsia="zh-CN"/>
        </w:rPr>
        <w:t>—</w:t>
      </w:r>
      <w:r w:rsidR="00017FA1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CA" w:eastAsia="zh-CN"/>
        </w:rPr>
        <w:t xml:space="preserve"> </w:t>
      </w:r>
      <w:r w:rsidR="00AC6F10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FR" w:eastAsia="zh-CN"/>
        </w:rPr>
        <w:t>定位</w:t>
      </w:r>
      <w:r w:rsidR="00017FA1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FR" w:eastAsia="zh-CN"/>
        </w:rPr>
        <w:t>转向和悬架</w:t>
      </w:r>
    </w:p>
    <w:tbl>
      <w:tblPr>
        <w:tblStyle w:val="ae"/>
        <w:tblW w:w="9662" w:type="dxa"/>
        <w:jc w:val="center"/>
        <w:tblLayout w:type="fixed"/>
        <w:tblLook w:val="04A0" w:firstRow="1" w:lastRow="0" w:firstColumn="1" w:lastColumn="0" w:noHBand="0" w:noVBand="1"/>
      </w:tblPr>
      <w:tblGrid>
        <w:gridCol w:w="721"/>
        <w:gridCol w:w="3969"/>
        <w:gridCol w:w="1276"/>
        <w:gridCol w:w="1276"/>
        <w:gridCol w:w="2420"/>
      </w:tblGrid>
      <w:tr w:rsidR="00D21CBB" w:rsidRPr="007D64B3" w:rsidTr="00A463D5">
        <w:trPr>
          <w:trHeight w:val="567"/>
          <w:jc w:val="center"/>
        </w:trPr>
        <w:tc>
          <w:tcPr>
            <w:tcW w:w="721" w:type="dxa"/>
            <w:shd w:val="clear" w:color="auto" w:fill="79D750"/>
            <w:vAlign w:val="center"/>
          </w:tcPr>
          <w:p w:rsidR="00D21CBB" w:rsidRPr="007D64B3" w:rsidRDefault="00D21CBB" w:rsidP="00A463D5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序号</w:t>
            </w:r>
          </w:p>
        </w:tc>
        <w:tc>
          <w:tcPr>
            <w:tcW w:w="3969" w:type="dxa"/>
            <w:shd w:val="clear" w:color="auto" w:fill="79D750"/>
            <w:vAlign w:val="center"/>
          </w:tcPr>
          <w:p w:rsidR="00D21CBB" w:rsidRPr="007D64B3" w:rsidRDefault="00D21CBB" w:rsidP="00A463D5">
            <w:pPr>
              <w:spacing w:after="0"/>
              <w:jc w:val="center"/>
              <w:rPr>
                <w:rFonts w:ascii="微软雅黑" w:eastAsia="微软雅黑" w:hAnsi="微软雅黑"/>
                <w:sz w:val="24"/>
              </w:rPr>
            </w:pPr>
            <w:r w:rsidRPr="002F1233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故障</w:t>
            </w: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  <w:lang w:eastAsia="zh-CN"/>
              </w:rPr>
              <w:t>记录</w:t>
            </w:r>
          </w:p>
        </w:tc>
        <w:tc>
          <w:tcPr>
            <w:tcW w:w="1276" w:type="dxa"/>
            <w:shd w:val="clear" w:color="auto" w:fill="79D750"/>
            <w:vAlign w:val="center"/>
          </w:tcPr>
          <w:p w:rsidR="00D21CBB" w:rsidRPr="00CC6010" w:rsidRDefault="00D21CBB" w:rsidP="00A463D5">
            <w:pPr>
              <w:spacing w:after="0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24"/>
              </w:rPr>
            </w:pPr>
            <w:r w:rsidRPr="00CC6010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维修</w:t>
            </w:r>
          </w:p>
        </w:tc>
        <w:tc>
          <w:tcPr>
            <w:tcW w:w="1276" w:type="dxa"/>
            <w:shd w:val="clear" w:color="auto" w:fill="79D750"/>
            <w:vAlign w:val="center"/>
          </w:tcPr>
          <w:p w:rsidR="00D21CBB" w:rsidRPr="00CC6010" w:rsidRDefault="00D21CBB" w:rsidP="00A463D5">
            <w:pPr>
              <w:spacing w:after="0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24"/>
              </w:rPr>
            </w:pPr>
            <w:r w:rsidRPr="00CC6010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更换</w:t>
            </w:r>
          </w:p>
        </w:tc>
        <w:tc>
          <w:tcPr>
            <w:tcW w:w="2420" w:type="dxa"/>
            <w:shd w:val="clear" w:color="auto" w:fill="79D750"/>
            <w:vAlign w:val="center"/>
          </w:tcPr>
          <w:p w:rsidR="00D21CBB" w:rsidRPr="007D64B3" w:rsidRDefault="00D21CBB" w:rsidP="00A463D5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备注</w:t>
            </w: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Pr="00AC48E7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</w:t>
            </w:r>
          </w:p>
        </w:tc>
        <w:tc>
          <w:tcPr>
            <w:tcW w:w="3969" w:type="dxa"/>
            <w:vAlign w:val="center"/>
          </w:tcPr>
          <w:p w:rsidR="00D21CBB" w:rsidRPr="007B177C" w:rsidRDefault="00D21CBB" w:rsidP="00A463D5">
            <w:pPr>
              <w:spacing w:after="0"/>
              <w:rPr>
                <w:rFonts w:ascii="仿宋" w:eastAsia="仿宋" w:hAnsi="仿宋" w:cs="Arial Unicode MS"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Pr="007B177C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sz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2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3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4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5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6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7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8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9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D21CBB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10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017FA1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</w:t>
            </w:r>
            <w:r>
              <w:rPr>
                <w:rFonts w:ascii="仿宋" w:eastAsia="仿宋" w:hAnsi="仿宋"/>
                <w:b/>
                <w:sz w:val="24"/>
                <w:lang w:eastAsia="zh-CN"/>
              </w:rPr>
              <w:t>1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  <w:tr w:rsidR="00D21CBB" w:rsidRPr="00F14B60" w:rsidTr="00A463D5">
        <w:trPr>
          <w:trHeight w:val="567"/>
          <w:jc w:val="center"/>
        </w:trPr>
        <w:tc>
          <w:tcPr>
            <w:tcW w:w="721" w:type="dxa"/>
            <w:vAlign w:val="center"/>
          </w:tcPr>
          <w:p w:rsidR="00D21CBB" w:rsidRDefault="00017FA1" w:rsidP="00A463D5">
            <w:pPr>
              <w:tabs>
                <w:tab w:val="left" w:pos="743"/>
              </w:tabs>
              <w:spacing w:after="0"/>
              <w:ind w:left="2"/>
              <w:jc w:val="center"/>
              <w:rPr>
                <w:rFonts w:ascii="仿宋" w:eastAsia="仿宋" w:hAnsi="仿宋"/>
                <w:b/>
                <w:sz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4"/>
                <w:lang w:eastAsia="zh-CN"/>
              </w:rPr>
              <w:t>1</w:t>
            </w:r>
            <w:r>
              <w:rPr>
                <w:rFonts w:ascii="仿宋" w:eastAsia="仿宋" w:hAnsi="仿宋"/>
                <w:b/>
                <w:sz w:val="24"/>
                <w:lang w:eastAsia="zh-CN"/>
              </w:rPr>
              <w:t>2</w:t>
            </w:r>
          </w:p>
        </w:tc>
        <w:tc>
          <w:tcPr>
            <w:tcW w:w="3969" w:type="dxa"/>
            <w:vAlign w:val="center"/>
          </w:tcPr>
          <w:p w:rsidR="00D21CBB" w:rsidRPr="002F1233" w:rsidRDefault="00D21CBB" w:rsidP="00A463D5">
            <w:pPr>
              <w:spacing w:after="0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1CBB" w:rsidRPr="00121288" w:rsidRDefault="00D21CBB" w:rsidP="00A463D5">
            <w:pPr>
              <w:spacing w:after="0"/>
              <w:jc w:val="center"/>
              <w:rPr>
                <w:rFonts w:ascii="仿宋" w:eastAsia="仿宋" w:hAnsi="仿宋" w:cs="Arial Unicode MS"/>
                <w:b/>
                <w:sz w:val="24"/>
                <w:lang w:eastAsia="zh-CN"/>
              </w:rPr>
            </w:pPr>
          </w:p>
        </w:tc>
        <w:tc>
          <w:tcPr>
            <w:tcW w:w="2420" w:type="dxa"/>
            <w:vAlign w:val="center"/>
          </w:tcPr>
          <w:p w:rsidR="00D21CBB" w:rsidRDefault="00D21CBB" w:rsidP="00A463D5">
            <w:pPr>
              <w:spacing w:after="0"/>
              <w:jc w:val="center"/>
              <w:rPr>
                <w:rFonts w:ascii="楷体" w:eastAsia="楷体" w:hAnsi="楷体"/>
                <w:sz w:val="24"/>
                <w:szCs w:val="24"/>
                <w:lang w:eastAsia="zh-CN"/>
              </w:rPr>
            </w:pPr>
          </w:p>
        </w:tc>
      </w:tr>
    </w:tbl>
    <w:p w:rsidR="0048444B" w:rsidRPr="0002564B" w:rsidRDefault="0048444B" w:rsidP="003C6CE1">
      <w:pPr>
        <w:spacing w:after="0" w:line="240" w:lineRule="auto"/>
        <w:rPr>
          <w:rFonts w:ascii="微软雅黑" w:eastAsia="微软雅黑" w:hAnsi="微软雅黑"/>
          <w:sz w:val="21"/>
          <w:szCs w:val="21"/>
          <w:lang w:val="en-US" w:eastAsia="zh-CN"/>
        </w:rPr>
      </w:pPr>
    </w:p>
    <w:p w:rsidR="003C6CE1" w:rsidRPr="001A2FC5" w:rsidRDefault="003C6CE1" w:rsidP="00F77171">
      <w:pPr>
        <w:spacing w:after="0" w:line="240" w:lineRule="auto"/>
        <w:ind w:firstLineChars="2067" w:firstLine="4961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裁判签字：                                     </w:t>
      </w:r>
    </w:p>
    <w:p w:rsidR="003C6CE1" w:rsidRPr="001A2FC5" w:rsidRDefault="003C6CE1" w:rsidP="00F77171">
      <w:pPr>
        <w:spacing w:after="0" w:line="240" w:lineRule="auto"/>
        <w:ind w:firstLineChars="2067" w:firstLine="4961"/>
        <w:rPr>
          <w:rFonts w:ascii="微软雅黑" w:eastAsia="微软雅黑" w:hAnsi="微软雅黑"/>
          <w:sz w:val="24"/>
          <w:szCs w:val="24"/>
          <w:lang w:val="fr-CA"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       期：                   年   </w:t>
      </w:r>
      <w:r w:rsidR="003430A5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月    </w:t>
      </w:r>
      <w:r w:rsidR="003430A5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>日</w:t>
      </w:r>
    </w:p>
    <w:p w:rsidR="00783E2D" w:rsidRPr="003C6CE1" w:rsidRDefault="00783E2D" w:rsidP="00A004A0">
      <w:pPr>
        <w:spacing w:after="0" w:line="240" w:lineRule="auto"/>
        <w:rPr>
          <w:rFonts w:ascii="微软雅黑" w:eastAsia="微软雅黑" w:hAnsi="微软雅黑"/>
          <w:sz w:val="21"/>
          <w:szCs w:val="21"/>
          <w:lang w:val="fr-CA" w:eastAsia="zh-CN"/>
        </w:rPr>
      </w:pPr>
    </w:p>
    <w:sectPr w:rsidR="00783E2D" w:rsidRPr="003C6CE1" w:rsidSect="00700B40">
      <w:headerReference w:type="default" r:id="rId13"/>
      <w:footerReference w:type="first" r:id="rId14"/>
      <w:pgSz w:w="11906" w:h="16838" w:code="9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7E39" w:rsidRDefault="002F7E39" w:rsidP="00313492">
      <w:r>
        <w:separator/>
      </w:r>
    </w:p>
    <w:p w:rsidR="002F7E39" w:rsidRDefault="002F7E39" w:rsidP="00313492"/>
    <w:p w:rsidR="002F7E39" w:rsidRDefault="002F7E39"/>
  </w:endnote>
  <w:endnote w:type="continuationSeparator" w:id="0">
    <w:p w:rsidR="002F7E39" w:rsidRDefault="002F7E39" w:rsidP="00313492">
      <w:r>
        <w:continuationSeparator/>
      </w:r>
    </w:p>
    <w:p w:rsidR="002F7E39" w:rsidRDefault="002F7E39" w:rsidP="00313492"/>
    <w:p w:rsidR="002F7E39" w:rsidRDefault="002F7E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c.....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e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395"/>
      <w:gridCol w:w="1276"/>
      <w:gridCol w:w="4259"/>
    </w:tblGrid>
    <w:tr w:rsidR="00300343" w:rsidRPr="00893901" w:rsidTr="001F6FF1">
      <w:tc>
        <w:tcPr>
          <w:tcW w:w="4395" w:type="dxa"/>
          <w:vAlign w:val="center"/>
          <w:hideMark/>
        </w:tcPr>
        <w:p w:rsidR="00300343" w:rsidRPr="00B34163" w:rsidRDefault="00352127" w:rsidP="00C2615E">
          <w:pPr>
            <w:pStyle w:val="aa"/>
            <w:rPr>
              <w:lang w:val="fr-CA" w:eastAsia="zh-CN"/>
            </w:rPr>
          </w:pPr>
          <w:r w:rsidRPr="00B34163">
            <w:rPr>
              <w:lang w:val="fr-CA"/>
            </w:rPr>
            <w:t>Module</w:t>
          </w:r>
          <w:r w:rsidR="00A66A39">
            <w:rPr>
              <w:rFonts w:hint="eastAsia"/>
              <w:lang w:val="fr-CA" w:eastAsia="zh-CN"/>
            </w:rPr>
            <w:t xml:space="preserve"> </w:t>
          </w:r>
          <w:r w:rsidR="00147286">
            <w:rPr>
              <w:rFonts w:hint="eastAsia"/>
              <w:lang w:val="fr-CA" w:eastAsia="zh-CN"/>
            </w:rPr>
            <w:t>F</w:t>
          </w:r>
        </w:p>
      </w:tc>
      <w:tc>
        <w:tcPr>
          <w:tcW w:w="1276" w:type="dxa"/>
          <w:vAlign w:val="center"/>
          <w:hideMark/>
        </w:tcPr>
        <w:p w:rsidR="00300343" w:rsidRPr="00893901" w:rsidRDefault="00300343" w:rsidP="00300343">
          <w:pPr>
            <w:pStyle w:val="aa"/>
            <w:jc w:val="center"/>
          </w:pPr>
          <w:r w:rsidRPr="00893901">
            <w:t xml:space="preserve">Version: </w:t>
          </w:r>
          <w:r w:rsidR="006E6918">
            <w:t>1</w:t>
          </w:r>
          <w:r w:rsidR="001F6FF1">
            <w:t>.0</w:t>
          </w:r>
        </w:p>
        <w:p w:rsidR="00300343" w:rsidRPr="00893901" w:rsidRDefault="008827AA" w:rsidP="00C2615E">
          <w:pPr>
            <w:pStyle w:val="aa"/>
            <w:jc w:val="center"/>
            <w:rPr>
              <w:lang w:eastAsia="zh-CN"/>
            </w:rPr>
          </w:pPr>
          <w:r>
            <w:t xml:space="preserve">Date: </w:t>
          </w:r>
          <w:r w:rsidR="008B59E2">
            <w:t>1</w:t>
          </w:r>
          <w:r w:rsidR="00EE727E">
            <w:t>5</w:t>
          </w:r>
          <w:r w:rsidR="005F52C9">
            <w:rPr>
              <w:lang w:eastAsia="zh-CN"/>
            </w:rPr>
            <w:t>/</w:t>
          </w:r>
          <w:r w:rsidR="00C7206B">
            <w:rPr>
              <w:lang w:eastAsia="zh-CN"/>
            </w:rPr>
            <w:t>0</w:t>
          </w:r>
          <w:r w:rsidR="008B59E2">
            <w:rPr>
              <w:lang w:eastAsia="zh-CN"/>
            </w:rPr>
            <w:t>9</w:t>
          </w:r>
          <w:r w:rsidR="005F52C9">
            <w:rPr>
              <w:lang w:eastAsia="zh-CN"/>
            </w:rPr>
            <w:t>/</w:t>
          </w:r>
          <w:r w:rsidR="00CC347E">
            <w:rPr>
              <w:lang w:eastAsia="zh-CN"/>
            </w:rPr>
            <w:t>2</w:t>
          </w:r>
          <w:r w:rsidR="00EE727E">
            <w:rPr>
              <w:lang w:eastAsia="zh-CN"/>
            </w:rPr>
            <w:t>3</w:t>
          </w:r>
        </w:p>
      </w:tc>
      <w:tc>
        <w:tcPr>
          <w:tcW w:w="4259" w:type="dxa"/>
          <w:vAlign w:val="center"/>
          <w:hideMark/>
        </w:tcPr>
        <w:p w:rsidR="00300343" w:rsidRPr="00893901" w:rsidRDefault="007E4C60" w:rsidP="00300343">
          <w:pPr>
            <w:pStyle w:val="aa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A66A39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A66A39">
              <w:rPr>
                <w:noProof/>
              </w:rPr>
              <w:t>3</w:t>
            </w:r>
          </w:fldSimple>
        </w:p>
      </w:tc>
    </w:tr>
  </w:tbl>
  <w:p w:rsidR="00300343" w:rsidRDefault="00300343" w:rsidP="003003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0EB3" w:rsidRPr="00B34163" w:rsidRDefault="00BD124E" w:rsidP="00F729AF">
    <w:pPr>
      <w:pStyle w:val="aa"/>
      <w:rPr>
        <w:sz w:val="16"/>
        <w:szCs w:val="16"/>
        <w:lang w:val="fr-CA"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12" name="Picture 1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410E">
      <w:rPr>
        <w:sz w:val="16"/>
        <w:szCs w:val="16"/>
        <w:lang w:val="fr-CA"/>
      </w:rPr>
      <w:t>Module</w:t>
    </w:r>
    <w:r w:rsidR="00A66A39">
      <w:rPr>
        <w:rFonts w:hint="eastAsia"/>
        <w:sz w:val="16"/>
        <w:szCs w:val="16"/>
        <w:lang w:val="fr-CA" w:eastAsia="zh-CN"/>
      </w:rPr>
      <w:t xml:space="preserve"> </w:t>
    </w:r>
    <w:r w:rsidR="00147286">
      <w:rPr>
        <w:rFonts w:hint="eastAsia"/>
        <w:sz w:val="16"/>
        <w:szCs w:val="16"/>
        <w:lang w:val="fr-CA" w:eastAsia="zh-CN"/>
      </w:rPr>
      <w:t>F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26EF" w:rsidRDefault="006E26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7E39" w:rsidRDefault="002F7E39">
      <w:r>
        <w:separator/>
      </w:r>
    </w:p>
  </w:footnote>
  <w:footnote w:type="continuationSeparator" w:id="0">
    <w:p w:rsidR="002F7E39" w:rsidRDefault="002F7E39" w:rsidP="00313492">
      <w:r>
        <w:continuationSeparator/>
      </w:r>
    </w:p>
    <w:p w:rsidR="002F7E39" w:rsidRDefault="002F7E39" w:rsidP="00313492"/>
    <w:p w:rsidR="002F7E39" w:rsidRDefault="002F7E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26EF" w:rsidRDefault="006E26EF" w:rsidP="00313492">
    <w:pPr>
      <w:pStyle w:val="a8"/>
    </w:pPr>
    <w:r w:rsidRPr="00A77E62"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 w:eastAsia="zh-CN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50048" behindDoc="1" locked="0" layoutInCell="1" allowOverlap="1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10" name="Picture 10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 w:eastAsia="zh-CN"/>
      </w:rPr>
      <w:drawing>
        <wp:anchor distT="0" distB="0" distL="114300" distR="114300" simplePos="0" relativeHeight="251654144" behindDoc="1" locked="0" layoutInCell="1" allowOverlap="1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11" name="Picture 11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 w:eastAsia="zh-CN"/>
      </w:rPr>
      <w:drawing>
        <wp:anchor distT="0" distB="0" distL="114300" distR="114300" simplePos="0" relativeHeight="251678720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8F0EAE4"/>
    <w:lvl w:ilvl="0">
      <w:numFmt w:val="bullet"/>
      <w:lvlText w:val="*"/>
      <w:lvlJc w:val="left"/>
    </w:lvl>
  </w:abstractNum>
  <w:abstractNum w:abstractNumId="11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847701"/>
    <w:multiLevelType w:val="hybridMultilevel"/>
    <w:tmpl w:val="416C5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77760E"/>
    <w:multiLevelType w:val="hybridMultilevel"/>
    <w:tmpl w:val="9140DB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05464B"/>
    <w:multiLevelType w:val="multilevel"/>
    <w:tmpl w:val="CA8E21E4"/>
    <w:lvl w:ilvl="0">
      <w:start w:val="1"/>
      <w:numFmt w:val="bullet"/>
      <w:pStyle w:val="Table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none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FE7221E"/>
    <w:multiLevelType w:val="hybridMultilevel"/>
    <w:tmpl w:val="1130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25C477D5"/>
    <w:multiLevelType w:val="hybridMultilevel"/>
    <w:tmpl w:val="50FA1DE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150BB0"/>
    <w:multiLevelType w:val="hybridMultilevel"/>
    <w:tmpl w:val="0C765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E90357"/>
    <w:multiLevelType w:val="hybridMultilevel"/>
    <w:tmpl w:val="7A98A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9D558B"/>
    <w:multiLevelType w:val="hybridMultilevel"/>
    <w:tmpl w:val="FCC26896"/>
    <w:lvl w:ilvl="0" w:tplc="BD423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792E"/>
    <w:multiLevelType w:val="hybridMultilevel"/>
    <w:tmpl w:val="05F617D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264AE6"/>
    <w:multiLevelType w:val="hybridMultilevel"/>
    <w:tmpl w:val="1AF23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345F1E"/>
    <w:multiLevelType w:val="hybridMultilevel"/>
    <w:tmpl w:val="8FC27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D62BB2"/>
    <w:multiLevelType w:val="hybridMultilevel"/>
    <w:tmpl w:val="40DC9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9A6688"/>
    <w:multiLevelType w:val="hybridMultilevel"/>
    <w:tmpl w:val="8A1E1E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47F06E3"/>
    <w:multiLevelType w:val="hybridMultilevel"/>
    <w:tmpl w:val="E42888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662C63"/>
    <w:multiLevelType w:val="hybridMultilevel"/>
    <w:tmpl w:val="37922B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37610C"/>
    <w:multiLevelType w:val="hybridMultilevel"/>
    <w:tmpl w:val="898E6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21312885">
    <w:abstractNumId w:val="9"/>
  </w:num>
  <w:num w:numId="2" w16cid:durableId="1171915172">
    <w:abstractNumId w:val="7"/>
  </w:num>
  <w:num w:numId="3" w16cid:durableId="1493721156">
    <w:abstractNumId w:val="6"/>
  </w:num>
  <w:num w:numId="4" w16cid:durableId="1318460730">
    <w:abstractNumId w:val="5"/>
  </w:num>
  <w:num w:numId="5" w16cid:durableId="1908223041">
    <w:abstractNumId w:val="4"/>
  </w:num>
  <w:num w:numId="6" w16cid:durableId="979771225">
    <w:abstractNumId w:val="8"/>
  </w:num>
  <w:num w:numId="7" w16cid:durableId="1651442082">
    <w:abstractNumId w:val="3"/>
  </w:num>
  <w:num w:numId="8" w16cid:durableId="1852716958">
    <w:abstractNumId w:val="2"/>
  </w:num>
  <w:num w:numId="9" w16cid:durableId="1018041834">
    <w:abstractNumId w:val="1"/>
  </w:num>
  <w:num w:numId="10" w16cid:durableId="972254141">
    <w:abstractNumId w:val="0"/>
  </w:num>
  <w:num w:numId="11" w16cid:durableId="1867937919">
    <w:abstractNumId w:val="25"/>
  </w:num>
  <w:num w:numId="12" w16cid:durableId="1203441335">
    <w:abstractNumId w:val="12"/>
  </w:num>
  <w:num w:numId="13" w16cid:durableId="1313872828">
    <w:abstractNumId w:val="24"/>
  </w:num>
  <w:num w:numId="14" w16cid:durableId="965963095">
    <w:abstractNumId w:val="12"/>
    <w:lvlOverride w:ilvl="0">
      <w:startOverride w:val="1"/>
    </w:lvlOverride>
  </w:num>
  <w:num w:numId="15" w16cid:durableId="1529098329">
    <w:abstractNumId w:val="19"/>
  </w:num>
  <w:num w:numId="16" w16cid:durableId="1039477773">
    <w:abstractNumId w:val="16"/>
  </w:num>
  <w:num w:numId="17" w16cid:durableId="1259557956">
    <w:abstractNumId w:val="11"/>
  </w:num>
  <w:num w:numId="18" w16cid:durableId="1389380991">
    <w:abstractNumId w:val="31"/>
  </w:num>
  <w:num w:numId="19" w16cid:durableId="2145585987">
    <w:abstractNumId w:val="17"/>
  </w:num>
  <w:num w:numId="20" w16cid:durableId="1269048834">
    <w:abstractNumId w:val="15"/>
  </w:num>
  <w:num w:numId="21" w16cid:durableId="1300106538">
    <w:abstractNumId w:val="22"/>
  </w:num>
  <w:num w:numId="22" w16cid:durableId="1455563661">
    <w:abstractNumId w:val="34"/>
  </w:num>
  <w:num w:numId="23" w16cid:durableId="765610297">
    <w:abstractNumId w:val="29"/>
  </w:num>
  <w:num w:numId="24" w16cid:durableId="1510215495">
    <w:abstractNumId w:val="21"/>
  </w:num>
  <w:num w:numId="25" w16cid:durableId="1152062499">
    <w:abstractNumId w:val="27"/>
  </w:num>
  <w:num w:numId="26" w16cid:durableId="1572278778">
    <w:abstractNumId w:val="20"/>
  </w:num>
  <w:num w:numId="27" w16cid:durableId="236794151">
    <w:abstractNumId w:val="14"/>
  </w:num>
  <w:num w:numId="28" w16cid:durableId="1882670964">
    <w:abstractNumId w:val="19"/>
  </w:num>
  <w:num w:numId="29" w16cid:durableId="485706948">
    <w:abstractNumId w:val="30"/>
  </w:num>
  <w:num w:numId="30" w16cid:durableId="1805655885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 w16cid:durableId="2104258019">
    <w:abstractNumId w:val="23"/>
  </w:num>
  <w:num w:numId="32" w16cid:durableId="1729647262">
    <w:abstractNumId w:val="13"/>
  </w:num>
  <w:num w:numId="33" w16cid:durableId="1934891910">
    <w:abstractNumId w:val="28"/>
  </w:num>
  <w:num w:numId="34" w16cid:durableId="486365762">
    <w:abstractNumId w:val="26"/>
  </w:num>
  <w:num w:numId="35" w16cid:durableId="986546117">
    <w:abstractNumId w:val="18"/>
  </w:num>
  <w:num w:numId="36" w16cid:durableId="1775519212">
    <w:abstractNumId w:val="32"/>
  </w:num>
  <w:num w:numId="37" w16cid:durableId="3397003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B30"/>
    <w:rsid w:val="000009CA"/>
    <w:rsid w:val="00000A77"/>
    <w:rsid w:val="00000F70"/>
    <w:rsid w:val="00001C96"/>
    <w:rsid w:val="00002621"/>
    <w:rsid w:val="000032C7"/>
    <w:rsid w:val="000056F5"/>
    <w:rsid w:val="00011C82"/>
    <w:rsid w:val="00016080"/>
    <w:rsid w:val="00016DCE"/>
    <w:rsid w:val="00017C04"/>
    <w:rsid w:val="00017FA1"/>
    <w:rsid w:val="00022075"/>
    <w:rsid w:val="000258EE"/>
    <w:rsid w:val="000267A8"/>
    <w:rsid w:val="00027143"/>
    <w:rsid w:val="00027E8F"/>
    <w:rsid w:val="00034EEE"/>
    <w:rsid w:val="0003526B"/>
    <w:rsid w:val="00036555"/>
    <w:rsid w:val="0003658E"/>
    <w:rsid w:val="00041D07"/>
    <w:rsid w:val="00047DB7"/>
    <w:rsid w:val="00050DCE"/>
    <w:rsid w:val="00052F6D"/>
    <w:rsid w:val="0005310D"/>
    <w:rsid w:val="00061769"/>
    <w:rsid w:val="00062325"/>
    <w:rsid w:val="00066641"/>
    <w:rsid w:val="00070255"/>
    <w:rsid w:val="0007029F"/>
    <w:rsid w:val="00075015"/>
    <w:rsid w:val="00077250"/>
    <w:rsid w:val="000823B6"/>
    <w:rsid w:val="00085E20"/>
    <w:rsid w:val="000865AE"/>
    <w:rsid w:val="00086F57"/>
    <w:rsid w:val="0008720A"/>
    <w:rsid w:val="0009465A"/>
    <w:rsid w:val="000947ED"/>
    <w:rsid w:val="00094B06"/>
    <w:rsid w:val="00095C97"/>
    <w:rsid w:val="00095CEE"/>
    <w:rsid w:val="000A0626"/>
    <w:rsid w:val="000A2D55"/>
    <w:rsid w:val="000A60E8"/>
    <w:rsid w:val="000A724D"/>
    <w:rsid w:val="000B13B3"/>
    <w:rsid w:val="000B1B3D"/>
    <w:rsid w:val="000B27A6"/>
    <w:rsid w:val="000B6CAB"/>
    <w:rsid w:val="000D40C2"/>
    <w:rsid w:val="000D6CCE"/>
    <w:rsid w:val="000E219D"/>
    <w:rsid w:val="000E6B9E"/>
    <w:rsid w:val="000E74A5"/>
    <w:rsid w:val="000F0489"/>
    <w:rsid w:val="000F0ED3"/>
    <w:rsid w:val="000F12FF"/>
    <w:rsid w:val="000F4A5C"/>
    <w:rsid w:val="000F4C28"/>
    <w:rsid w:val="000F5B2D"/>
    <w:rsid w:val="00101874"/>
    <w:rsid w:val="0010192B"/>
    <w:rsid w:val="00102BE6"/>
    <w:rsid w:val="00105B24"/>
    <w:rsid w:val="001067AD"/>
    <w:rsid w:val="00107F96"/>
    <w:rsid w:val="00111AED"/>
    <w:rsid w:val="001155C9"/>
    <w:rsid w:val="00116897"/>
    <w:rsid w:val="00117277"/>
    <w:rsid w:val="001172EF"/>
    <w:rsid w:val="00122F03"/>
    <w:rsid w:val="00123703"/>
    <w:rsid w:val="00123AE7"/>
    <w:rsid w:val="00123E24"/>
    <w:rsid w:val="0012553C"/>
    <w:rsid w:val="00130583"/>
    <w:rsid w:val="00134547"/>
    <w:rsid w:val="00137D9C"/>
    <w:rsid w:val="00137DE2"/>
    <w:rsid w:val="001404C2"/>
    <w:rsid w:val="00146373"/>
    <w:rsid w:val="00147286"/>
    <w:rsid w:val="001474D4"/>
    <w:rsid w:val="00147533"/>
    <w:rsid w:val="00150C73"/>
    <w:rsid w:val="0015173B"/>
    <w:rsid w:val="00160B81"/>
    <w:rsid w:val="001622F4"/>
    <w:rsid w:val="001625AC"/>
    <w:rsid w:val="0016353B"/>
    <w:rsid w:val="0016417C"/>
    <w:rsid w:val="001757E0"/>
    <w:rsid w:val="0018392B"/>
    <w:rsid w:val="00185D07"/>
    <w:rsid w:val="00191587"/>
    <w:rsid w:val="00192D2B"/>
    <w:rsid w:val="0019327A"/>
    <w:rsid w:val="0019581E"/>
    <w:rsid w:val="001967EA"/>
    <w:rsid w:val="001A29BB"/>
    <w:rsid w:val="001A554B"/>
    <w:rsid w:val="001B0E1F"/>
    <w:rsid w:val="001B2A33"/>
    <w:rsid w:val="001B50DE"/>
    <w:rsid w:val="001C03CF"/>
    <w:rsid w:val="001C29E5"/>
    <w:rsid w:val="001C2B30"/>
    <w:rsid w:val="001C4122"/>
    <w:rsid w:val="001C4647"/>
    <w:rsid w:val="001C5F88"/>
    <w:rsid w:val="001D1343"/>
    <w:rsid w:val="001D171D"/>
    <w:rsid w:val="001D61B1"/>
    <w:rsid w:val="001E07E8"/>
    <w:rsid w:val="001E0AC9"/>
    <w:rsid w:val="001E0C02"/>
    <w:rsid w:val="001E4FDC"/>
    <w:rsid w:val="001E66CA"/>
    <w:rsid w:val="001E750A"/>
    <w:rsid w:val="001F0821"/>
    <w:rsid w:val="001F1718"/>
    <w:rsid w:val="001F45DF"/>
    <w:rsid w:val="001F6FF1"/>
    <w:rsid w:val="00201DAD"/>
    <w:rsid w:val="002073A4"/>
    <w:rsid w:val="00210EF3"/>
    <w:rsid w:val="00211492"/>
    <w:rsid w:val="00212F26"/>
    <w:rsid w:val="00213FDD"/>
    <w:rsid w:val="00215E18"/>
    <w:rsid w:val="00220727"/>
    <w:rsid w:val="00224D40"/>
    <w:rsid w:val="00227976"/>
    <w:rsid w:val="0023209F"/>
    <w:rsid w:val="00234807"/>
    <w:rsid w:val="00236027"/>
    <w:rsid w:val="00242C96"/>
    <w:rsid w:val="00244C30"/>
    <w:rsid w:val="002551B6"/>
    <w:rsid w:val="00261C0D"/>
    <w:rsid w:val="002625F9"/>
    <w:rsid w:val="00263AEC"/>
    <w:rsid w:val="00264847"/>
    <w:rsid w:val="00265DD2"/>
    <w:rsid w:val="00266D3E"/>
    <w:rsid w:val="00267D7C"/>
    <w:rsid w:val="0027398D"/>
    <w:rsid w:val="0027629C"/>
    <w:rsid w:val="00276B3F"/>
    <w:rsid w:val="00277475"/>
    <w:rsid w:val="002A1B54"/>
    <w:rsid w:val="002A3A74"/>
    <w:rsid w:val="002A4B30"/>
    <w:rsid w:val="002B00C9"/>
    <w:rsid w:val="002B1320"/>
    <w:rsid w:val="002B2923"/>
    <w:rsid w:val="002B2D50"/>
    <w:rsid w:val="002B2E2A"/>
    <w:rsid w:val="002B310D"/>
    <w:rsid w:val="002B6205"/>
    <w:rsid w:val="002B64C3"/>
    <w:rsid w:val="002B772B"/>
    <w:rsid w:val="002C149B"/>
    <w:rsid w:val="002C6715"/>
    <w:rsid w:val="002D0B04"/>
    <w:rsid w:val="002D2E0E"/>
    <w:rsid w:val="002D3DBD"/>
    <w:rsid w:val="002D6985"/>
    <w:rsid w:val="002E098A"/>
    <w:rsid w:val="002E2E4D"/>
    <w:rsid w:val="002E3CBC"/>
    <w:rsid w:val="002E4842"/>
    <w:rsid w:val="002E49A6"/>
    <w:rsid w:val="002E7160"/>
    <w:rsid w:val="002E79DC"/>
    <w:rsid w:val="002F31A6"/>
    <w:rsid w:val="002F3E3B"/>
    <w:rsid w:val="002F4B4F"/>
    <w:rsid w:val="002F772F"/>
    <w:rsid w:val="002F7E39"/>
    <w:rsid w:val="003002A3"/>
    <w:rsid w:val="00300343"/>
    <w:rsid w:val="00303879"/>
    <w:rsid w:val="00310D95"/>
    <w:rsid w:val="00312540"/>
    <w:rsid w:val="003133A3"/>
    <w:rsid w:val="00313492"/>
    <w:rsid w:val="003147E8"/>
    <w:rsid w:val="003163D7"/>
    <w:rsid w:val="00316963"/>
    <w:rsid w:val="0031790F"/>
    <w:rsid w:val="00320ECF"/>
    <w:rsid w:val="0032135D"/>
    <w:rsid w:val="003214B3"/>
    <w:rsid w:val="00326341"/>
    <w:rsid w:val="003339B6"/>
    <w:rsid w:val="003343FA"/>
    <w:rsid w:val="00336548"/>
    <w:rsid w:val="00337865"/>
    <w:rsid w:val="00340C21"/>
    <w:rsid w:val="00342079"/>
    <w:rsid w:val="003430A5"/>
    <w:rsid w:val="00347778"/>
    <w:rsid w:val="00352127"/>
    <w:rsid w:val="00354297"/>
    <w:rsid w:val="00363918"/>
    <w:rsid w:val="003641C7"/>
    <w:rsid w:val="00370420"/>
    <w:rsid w:val="0037208B"/>
    <w:rsid w:val="003722FA"/>
    <w:rsid w:val="003757DF"/>
    <w:rsid w:val="0038099A"/>
    <w:rsid w:val="00380F9A"/>
    <w:rsid w:val="00381853"/>
    <w:rsid w:val="00381B19"/>
    <w:rsid w:val="0038292A"/>
    <w:rsid w:val="0038552C"/>
    <w:rsid w:val="0038562C"/>
    <w:rsid w:val="0038649E"/>
    <w:rsid w:val="00387179"/>
    <w:rsid w:val="0039249C"/>
    <w:rsid w:val="0039632C"/>
    <w:rsid w:val="00396FD2"/>
    <w:rsid w:val="003A1CE3"/>
    <w:rsid w:val="003A1F0E"/>
    <w:rsid w:val="003A2211"/>
    <w:rsid w:val="003A2767"/>
    <w:rsid w:val="003A3137"/>
    <w:rsid w:val="003A34F0"/>
    <w:rsid w:val="003B419F"/>
    <w:rsid w:val="003C05FC"/>
    <w:rsid w:val="003C11C9"/>
    <w:rsid w:val="003C2520"/>
    <w:rsid w:val="003C296E"/>
    <w:rsid w:val="003C4A3D"/>
    <w:rsid w:val="003C6CE1"/>
    <w:rsid w:val="003D311B"/>
    <w:rsid w:val="003D3F51"/>
    <w:rsid w:val="003D3F52"/>
    <w:rsid w:val="003D56A0"/>
    <w:rsid w:val="003E0721"/>
    <w:rsid w:val="003F24DC"/>
    <w:rsid w:val="003F5DC8"/>
    <w:rsid w:val="003F7EA5"/>
    <w:rsid w:val="004107BE"/>
    <w:rsid w:val="00413188"/>
    <w:rsid w:val="00413800"/>
    <w:rsid w:val="00414214"/>
    <w:rsid w:val="004153C4"/>
    <w:rsid w:val="00417FA0"/>
    <w:rsid w:val="00420E4B"/>
    <w:rsid w:val="004268D8"/>
    <w:rsid w:val="00443706"/>
    <w:rsid w:val="0044445A"/>
    <w:rsid w:val="004449E0"/>
    <w:rsid w:val="004455DD"/>
    <w:rsid w:val="004605D7"/>
    <w:rsid w:val="00462CB3"/>
    <w:rsid w:val="00463376"/>
    <w:rsid w:val="00466779"/>
    <w:rsid w:val="00467DA2"/>
    <w:rsid w:val="00470DFB"/>
    <w:rsid w:val="00471633"/>
    <w:rsid w:val="00471ECA"/>
    <w:rsid w:val="00472818"/>
    <w:rsid w:val="004816C5"/>
    <w:rsid w:val="004826F3"/>
    <w:rsid w:val="00482829"/>
    <w:rsid w:val="0048444B"/>
    <w:rsid w:val="004872B7"/>
    <w:rsid w:val="004961BB"/>
    <w:rsid w:val="004966C8"/>
    <w:rsid w:val="004978E0"/>
    <w:rsid w:val="004A01C2"/>
    <w:rsid w:val="004A056C"/>
    <w:rsid w:val="004A1857"/>
    <w:rsid w:val="004A45B3"/>
    <w:rsid w:val="004A5CCD"/>
    <w:rsid w:val="004B1FBD"/>
    <w:rsid w:val="004B24A4"/>
    <w:rsid w:val="004B6102"/>
    <w:rsid w:val="004B6219"/>
    <w:rsid w:val="004B6D7F"/>
    <w:rsid w:val="004C6226"/>
    <w:rsid w:val="004C77A7"/>
    <w:rsid w:val="004D194A"/>
    <w:rsid w:val="004D198A"/>
    <w:rsid w:val="004D3337"/>
    <w:rsid w:val="004E1094"/>
    <w:rsid w:val="004E35FC"/>
    <w:rsid w:val="004E4AA2"/>
    <w:rsid w:val="004E6486"/>
    <w:rsid w:val="004E7F3C"/>
    <w:rsid w:val="004F390C"/>
    <w:rsid w:val="004F4744"/>
    <w:rsid w:val="00507129"/>
    <w:rsid w:val="00507DB7"/>
    <w:rsid w:val="0051160D"/>
    <w:rsid w:val="0051467E"/>
    <w:rsid w:val="00514E4F"/>
    <w:rsid w:val="00515460"/>
    <w:rsid w:val="0051761D"/>
    <w:rsid w:val="00522A62"/>
    <w:rsid w:val="005241B3"/>
    <w:rsid w:val="005241D9"/>
    <w:rsid w:val="005261C6"/>
    <w:rsid w:val="005275F6"/>
    <w:rsid w:val="00530041"/>
    <w:rsid w:val="00534791"/>
    <w:rsid w:val="00535EA5"/>
    <w:rsid w:val="005415A9"/>
    <w:rsid w:val="00542FEA"/>
    <w:rsid w:val="00545CD7"/>
    <w:rsid w:val="00546081"/>
    <w:rsid w:val="0055047D"/>
    <w:rsid w:val="00550723"/>
    <w:rsid w:val="00562A4C"/>
    <w:rsid w:val="0056650B"/>
    <w:rsid w:val="00566FAF"/>
    <w:rsid w:val="005675F7"/>
    <w:rsid w:val="005732BF"/>
    <w:rsid w:val="00574758"/>
    <w:rsid w:val="005747AA"/>
    <w:rsid w:val="00575611"/>
    <w:rsid w:val="00576164"/>
    <w:rsid w:val="00580878"/>
    <w:rsid w:val="00582354"/>
    <w:rsid w:val="00583047"/>
    <w:rsid w:val="00584822"/>
    <w:rsid w:val="00586D82"/>
    <w:rsid w:val="00593A56"/>
    <w:rsid w:val="005959E5"/>
    <w:rsid w:val="005A10FB"/>
    <w:rsid w:val="005A5BB7"/>
    <w:rsid w:val="005A75E9"/>
    <w:rsid w:val="005A7752"/>
    <w:rsid w:val="005A7F0C"/>
    <w:rsid w:val="005B0446"/>
    <w:rsid w:val="005B1842"/>
    <w:rsid w:val="005B2481"/>
    <w:rsid w:val="005C1F3D"/>
    <w:rsid w:val="005C6576"/>
    <w:rsid w:val="005D00E1"/>
    <w:rsid w:val="005D7192"/>
    <w:rsid w:val="005E7FB0"/>
    <w:rsid w:val="005F01CC"/>
    <w:rsid w:val="005F52C9"/>
    <w:rsid w:val="005F7018"/>
    <w:rsid w:val="00600550"/>
    <w:rsid w:val="006018DD"/>
    <w:rsid w:val="006023B5"/>
    <w:rsid w:val="00604105"/>
    <w:rsid w:val="00607069"/>
    <w:rsid w:val="0061316F"/>
    <w:rsid w:val="00613C67"/>
    <w:rsid w:val="006141C4"/>
    <w:rsid w:val="00617FC6"/>
    <w:rsid w:val="00623743"/>
    <w:rsid w:val="006243E4"/>
    <w:rsid w:val="00627C3A"/>
    <w:rsid w:val="00630EB3"/>
    <w:rsid w:val="00631B5A"/>
    <w:rsid w:val="006349C2"/>
    <w:rsid w:val="00636901"/>
    <w:rsid w:val="00642266"/>
    <w:rsid w:val="006426F9"/>
    <w:rsid w:val="00642E84"/>
    <w:rsid w:val="006454BC"/>
    <w:rsid w:val="00646EB5"/>
    <w:rsid w:val="00657950"/>
    <w:rsid w:val="00663BF6"/>
    <w:rsid w:val="006705BD"/>
    <w:rsid w:val="00673AA4"/>
    <w:rsid w:val="006746AA"/>
    <w:rsid w:val="0067558B"/>
    <w:rsid w:val="00675B99"/>
    <w:rsid w:val="00675C64"/>
    <w:rsid w:val="0067632F"/>
    <w:rsid w:val="00676E64"/>
    <w:rsid w:val="00677A9A"/>
    <w:rsid w:val="00684D5E"/>
    <w:rsid w:val="0068532E"/>
    <w:rsid w:val="00686535"/>
    <w:rsid w:val="0068739B"/>
    <w:rsid w:val="00692D20"/>
    <w:rsid w:val="00694802"/>
    <w:rsid w:val="00694F66"/>
    <w:rsid w:val="00694FB3"/>
    <w:rsid w:val="006A18AF"/>
    <w:rsid w:val="006A2D5E"/>
    <w:rsid w:val="006A70D0"/>
    <w:rsid w:val="006B4AC2"/>
    <w:rsid w:val="006B600D"/>
    <w:rsid w:val="006B793A"/>
    <w:rsid w:val="006B7ACC"/>
    <w:rsid w:val="006B7B9F"/>
    <w:rsid w:val="006C0148"/>
    <w:rsid w:val="006C2AD3"/>
    <w:rsid w:val="006C5674"/>
    <w:rsid w:val="006C75BD"/>
    <w:rsid w:val="006C7EE7"/>
    <w:rsid w:val="006D184D"/>
    <w:rsid w:val="006D5E74"/>
    <w:rsid w:val="006D698A"/>
    <w:rsid w:val="006E08BC"/>
    <w:rsid w:val="006E26EF"/>
    <w:rsid w:val="006E6918"/>
    <w:rsid w:val="006E741D"/>
    <w:rsid w:val="006F3DA4"/>
    <w:rsid w:val="006F73F6"/>
    <w:rsid w:val="00700B40"/>
    <w:rsid w:val="00703B8F"/>
    <w:rsid w:val="00707E27"/>
    <w:rsid w:val="00711434"/>
    <w:rsid w:val="00711BB4"/>
    <w:rsid w:val="0071492C"/>
    <w:rsid w:val="00717189"/>
    <w:rsid w:val="0072402B"/>
    <w:rsid w:val="00730BC9"/>
    <w:rsid w:val="00734436"/>
    <w:rsid w:val="007351E2"/>
    <w:rsid w:val="007422DE"/>
    <w:rsid w:val="00747CCC"/>
    <w:rsid w:val="00755E2A"/>
    <w:rsid w:val="00760A16"/>
    <w:rsid w:val="00766129"/>
    <w:rsid w:val="007725FD"/>
    <w:rsid w:val="00773BFD"/>
    <w:rsid w:val="00775CF8"/>
    <w:rsid w:val="007766E6"/>
    <w:rsid w:val="00777F3B"/>
    <w:rsid w:val="00780EEE"/>
    <w:rsid w:val="00783E2D"/>
    <w:rsid w:val="0078490C"/>
    <w:rsid w:val="00791C72"/>
    <w:rsid w:val="007922F8"/>
    <w:rsid w:val="007935B9"/>
    <w:rsid w:val="007A4A99"/>
    <w:rsid w:val="007A4C1D"/>
    <w:rsid w:val="007A65C6"/>
    <w:rsid w:val="007C1262"/>
    <w:rsid w:val="007C4BB2"/>
    <w:rsid w:val="007D03A4"/>
    <w:rsid w:val="007D2512"/>
    <w:rsid w:val="007D52F7"/>
    <w:rsid w:val="007D6149"/>
    <w:rsid w:val="007D6BCB"/>
    <w:rsid w:val="007D7F59"/>
    <w:rsid w:val="007E1FDD"/>
    <w:rsid w:val="007E29AA"/>
    <w:rsid w:val="007E4C60"/>
    <w:rsid w:val="007E6280"/>
    <w:rsid w:val="007F03F2"/>
    <w:rsid w:val="007F10F5"/>
    <w:rsid w:val="007F1251"/>
    <w:rsid w:val="007F212B"/>
    <w:rsid w:val="007F4A48"/>
    <w:rsid w:val="007F6308"/>
    <w:rsid w:val="00810E12"/>
    <w:rsid w:val="00811FE5"/>
    <w:rsid w:val="008162A6"/>
    <w:rsid w:val="00820FDE"/>
    <w:rsid w:val="008231AA"/>
    <w:rsid w:val="008267BF"/>
    <w:rsid w:val="008362E2"/>
    <w:rsid w:val="008429C5"/>
    <w:rsid w:val="00844070"/>
    <w:rsid w:val="008463DF"/>
    <w:rsid w:val="008553FE"/>
    <w:rsid w:val="008560A7"/>
    <w:rsid w:val="0085634F"/>
    <w:rsid w:val="00860FE2"/>
    <w:rsid w:val="00864248"/>
    <w:rsid w:val="00875772"/>
    <w:rsid w:val="008807F3"/>
    <w:rsid w:val="00881DAD"/>
    <w:rsid w:val="008827AA"/>
    <w:rsid w:val="0088289B"/>
    <w:rsid w:val="00887D98"/>
    <w:rsid w:val="00890A14"/>
    <w:rsid w:val="008A3942"/>
    <w:rsid w:val="008A4D52"/>
    <w:rsid w:val="008B0236"/>
    <w:rsid w:val="008B0E1F"/>
    <w:rsid w:val="008B416A"/>
    <w:rsid w:val="008B5550"/>
    <w:rsid w:val="008B59E2"/>
    <w:rsid w:val="008C2607"/>
    <w:rsid w:val="008C39AE"/>
    <w:rsid w:val="008C4164"/>
    <w:rsid w:val="008C4338"/>
    <w:rsid w:val="008C4711"/>
    <w:rsid w:val="008C5F3F"/>
    <w:rsid w:val="008C6391"/>
    <w:rsid w:val="008C7150"/>
    <w:rsid w:val="008D0279"/>
    <w:rsid w:val="008D13FB"/>
    <w:rsid w:val="008E0F51"/>
    <w:rsid w:val="008E1D70"/>
    <w:rsid w:val="008E3B57"/>
    <w:rsid w:val="008E75C3"/>
    <w:rsid w:val="008F0618"/>
    <w:rsid w:val="008F0A74"/>
    <w:rsid w:val="008F3613"/>
    <w:rsid w:val="008F3930"/>
    <w:rsid w:val="008F42A4"/>
    <w:rsid w:val="008F4779"/>
    <w:rsid w:val="008F4C04"/>
    <w:rsid w:val="008F5470"/>
    <w:rsid w:val="008F5CF8"/>
    <w:rsid w:val="008F5EDF"/>
    <w:rsid w:val="0090488C"/>
    <w:rsid w:val="00905B7D"/>
    <w:rsid w:val="009067F7"/>
    <w:rsid w:val="009100BD"/>
    <w:rsid w:val="00916705"/>
    <w:rsid w:val="0091775E"/>
    <w:rsid w:val="00920D79"/>
    <w:rsid w:val="0092112F"/>
    <w:rsid w:val="00922F0C"/>
    <w:rsid w:val="0093098B"/>
    <w:rsid w:val="00935943"/>
    <w:rsid w:val="00935DB7"/>
    <w:rsid w:val="009422CF"/>
    <w:rsid w:val="0094427D"/>
    <w:rsid w:val="00944518"/>
    <w:rsid w:val="00950CA4"/>
    <w:rsid w:val="00951146"/>
    <w:rsid w:val="009547D9"/>
    <w:rsid w:val="0095701D"/>
    <w:rsid w:val="009601F8"/>
    <w:rsid w:val="009614CD"/>
    <w:rsid w:val="00962354"/>
    <w:rsid w:val="00962648"/>
    <w:rsid w:val="0096570A"/>
    <w:rsid w:val="009659E5"/>
    <w:rsid w:val="00966523"/>
    <w:rsid w:val="0096673C"/>
    <w:rsid w:val="0097281C"/>
    <w:rsid w:val="009738EA"/>
    <w:rsid w:val="00980103"/>
    <w:rsid w:val="00982121"/>
    <w:rsid w:val="0098297B"/>
    <w:rsid w:val="00983B50"/>
    <w:rsid w:val="00984F58"/>
    <w:rsid w:val="00987A98"/>
    <w:rsid w:val="00987A9F"/>
    <w:rsid w:val="0099020B"/>
    <w:rsid w:val="00992B7F"/>
    <w:rsid w:val="009A59CE"/>
    <w:rsid w:val="009B06DD"/>
    <w:rsid w:val="009D2281"/>
    <w:rsid w:val="009D27D7"/>
    <w:rsid w:val="009D29DC"/>
    <w:rsid w:val="009D322D"/>
    <w:rsid w:val="009D4CB7"/>
    <w:rsid w:val="009D7BB5"/>
    <w:rsid w:val="009E0C47"/>
    <w:rsid w:val="009F4347"/>
    <w:rsid w:val="009F520D"/>
    <w:rsid w:val="009F7DC3"/>
    <w:rsid w:val="00A004A0"/>
    <w:rsid w:val="00A05605"/>
    <w:rsid w:val="00A063A5"/>
    <w:rsid w:val="00A07068"/>
    <w:rsid w:val="00A104FE"/>
    <w:rsid w:val="00A11DB0"/>
    <w:rsid w:val="00A13119"/>
    <w:rsid w:val="00A15DE1"/>
    <w:rsid w:val="00A208A0"/>
    <w:rsid w:val="00A2184D"/>
    <w:rsid w:val="00A229C2"/>
    <w:rsid w:val="00A22DF7"/>
    <w:rsid w:val="00A248A3"/>
    <w:rsid w:val="00A25EC9"/>
    <w:rsid w:val="00A31D5C"/>
    <w:rsid w:val="00A35DAB"/>
    <w:rsid w:val="00A3748B"/>
    <w:rsid w:val="00A41241"/>
    <w:rsid w:val="00A45634"/>
    <w:rsid w:val="00A50DFC"/>
    <w:rsid w:val="00A5179B"/>
    <w:rsid w:val="00A53349"/>
    <w:rsid w:val="00A53496"/>
    <w:rsid w:val="00A557D7"/>
    <w:rsid w:val="00A5713C"/>
    <w:rsid w:val="00A646F8"/>
    <w:rsid w:val="00A66A39"/>
    <w:rsid w:val="00A71A25"/>
    <w:rsid w:val="00A73092"/>
    <w:rsid w:val="00A75D3D"/>
    <w:rsid w:val="00A769AB"/>
    <w:rsid w:val="00A7731E"/>
    <w:rsid w:val="00A77E62"/>
    <w:rsid w:val="00A80207"/>
    <w:rsid w:val="00A80B24"/>
    <w:rsid w:val="00A81149"/>
    <w:rsid w:val="00A8328E"/>
    <w:rsid w:val="00A83837"/>
    <w:rsid w:val="00A872BB"/>
    <w:rsid w:val="00A877DB"/>
    <w:rsid w:val="00A904B2"/>
    <w:rsid w:val="00A90D73"/>
    <w:rsid w:val="00A94F44"/>
    <w:rsid w:val="00A96AFC"/>
    <w:rsid w:val="00A97C15"/>
    <w:rsid w:val="00AA1B1C"/>
    <w:rsid w:val="00AA39CD"/>
    <w:rsid w:val="00AA516D"/>
    <w:rsid w:val="00AB0348"/>
    <w:rsid w:val="00AB0F11"/>
    <w:rsid w:val="00AB1845"/>
    <w:rsid w:val="00AB1B6C"/>
    <w:rsid w:val="00AB1F40"/>
    <w:rsid w:val="00AC1A58"/>
    <w:rsid w:val="00AC22DA"/>
    <w:rsid w:val="00AC410E"/>
    <w:rsid w:val="00AC5C47"/>
    <w:rsid w:val="00AC6504"/>
    <w:rsid w:val="00AC6F10"/>
    <w:rsid w:val="00AC777D"/>
    <w:rsid w:val="00AD001F"/>
    <w:rsid w:val="00AD16FC"/>
    <w:rsid w:val="00AD4BEC"/>
    <w:rsid w:val="00AD6299"/>
    <w:rsid w:val="00AE385A"/>
    <w:rsid w:val="00AE5BAE"/>
    <w:rsid w:val="00AF1F7B"/>
    <w:rsid w:val="00AF50CF"/>
    <w:rsid w:val="00B019EC"/>
    <w:rsid w:val="00B05798"/>
    <w:rsid w:val="00B10E35"/>
    <w:rsid w:val="00B110D0"/>
    <w:rsid w:val="00B11358"/>
    <w:rsid w:val="00B154DE"/>
    <w:rsid w:val="00B171DC"/>
    <w:rsid w:val="00B1756B"/>
    <w:rsid w:val="00B239C7"/>
    <w:rsid w:val="00B26844"/>
    <w:rsid w:val="00B30E3F"/>
    <w:rsid w:val="00B31EFF"/>
    <w:rsid w:val="00B34163"/>
    <w:rsid w:val="00B37FD6"/>
    <w:rsid w:val="00B40AE0"/>
    <w:rsid w:val="00B43717"/>
    <w:rsid w:val="00B4527A"/>
    <w:rsid w:val="00B5167A"/>
    <w:rsid w:val="00B60323"/>
    <w:rsid w:val="00B64F03"/>
    <w:rsid w:val="00B665F0"/>
    <w:rsid w:val="00B667A7"/>
    <w:rsid w:val="00B66830"/>
    <w:rsid w:val="00B8239B"/>
    <w:rsid w:val="00B82E67"/>
    <w:rsid w:val="00B8569D"/>
    <w:rsid w:val="00B931C6"/>
    <w:rsid w:val="00B979A8"/>
    <w:rsid w:val="00BA5A72"/>
    <w:rsid w:val="00BB32B3"/>
    <w:rsid w:val="00BB69FA"/>
    <w:rsid w:val="00BC0326"/>
    <w:rsid w:val="00BC16C1"/>
    <w:rsid w:val="00BC2A5F"/>
    <w:rsid w:val="00BC3A62"/>
    <w:rsid w:val="00BC4E71"/>
    <w:rsid w:val="00BC578B"/>
    <w:rsid w:val="00BC7C41"/>
    <w:rsid w:val="00BD124E"/>
    <w:rsid w:val="00BD1778"/>
    <w:rsid w:val="00BD4C02"/>
    <w:rsid w:val="00BD5B9A"/>
    <w:rsid w:val="00BD6302"/>
    <w:rsid w:val="00BD72B4"/>
    <w:rsid w:val="00BE0F9E"/>
    <w:rsid w:val="00BE1A28"/>
    <w:rsid w:val="00BE2AFB"/>
    <w:rsid w:val="00BE3BAD"/>
    <w:rsid w:val="00BE3BB8"/>
    <w:rsid w:val="00BE57EF"/>
    <w:rsid w:val="00BE7D97"/>
    <w:rsid w:val="00BF0F29"/>
    <w:rsid w:val="00BF4BD8"/>
    <w:rsid w:val="00BF4D5B"/>
    <w:rsid w:val="00BF684C"/>
    <w:rsid w:val="00C01C3B"/>
    <w:rsid w:val="00C02010"/>
    <w:rsid w:val="00C02A82"/>
    <w:rsid w:val="00C03CC4"/>
    <w:rsid w:val="00C0493A"/>
    <w:rsid w:val="00C05494"/>
    <w:rsid w:val="00C06691"/>
    <w:rsid w:val="00C073DB"/>
    <w:rsid w:val="00C14E08"/>
    <w:rsid w:val="00C22A60"/>
    <w:rsid w:val="00C2615E"/>
    <w:rsid w:val="00C26CBC"/>
    <w:rsid w:val="00C26EFF"/>
    <w:rsid w:val="00C30ED0"/>
    <w:rsid w:val="00C40821"/>
    <w:rsid w:val="00C40FAC"/>
    <w:rsid w:val="00C415C8"/>
    <w:rsid w:val="00C42955"/>
    <w:rsid w:val="00C4435F"/>
    <w:rsid w:val="00C45A26"/>
    <w:rsid w:val="00C46BF1"/>
    <w:rsid w:val="00C46E4A"/>
    <w:rsid w:val="00C47C3D"/>
    <w:rsid w:val="00C61C1F"/>
    <w:rsid w:val="00C62008"/>
    <w:rsid w:val="00C63595"/>
    <w:rsid w:val="00C63E5E"/>
    <w:rsid w:val="00C6570C"/>
    <w:rsid w:val="00C65C44"/>
    <w:rsid w:val="00C7206B"/>
    <w:rsid w:val="00C7599D"/>
    <w:rsid w:val="00C77D08"/>
    <w:rsid w:val="00C818EC"/>
    <w:rsid w:val="00C81D66"/>
    <w:rsid w:val="00C829B0"/>
    <w:rsid w:val="00C856E3"/>
    <w:rsid w:val="00C90125"/>
    <w:rsid w:val="00C90737"/>
    <w:rsid w:val="00C9265A"/>
    <w:rsid w:val="00C960BD"/>
    <w:rsid w:val="00CA2A59"/>
    <w:rsid w:val="00CA336A"/>
    <w:rsid w:val="00CA640D"/>
    <w:rsid w:val="00CA7046"/>
    <w:rsid w:val="00CB1040"/>
    <w:rsid w:val="00CB74EA"/>
    <w:rsid w:val="00CC046D"/>
    <w:rsid w:val="00CC347E"/>
    <w:rsid w:val="00CC445D"/>
    <w:rsid w:val="00CC4A98"/>
    <w:rsid w:val="00CC5597"/>
    <w:rsid w:val="00CD3200"/>
    <w:rsid w:val="00CD3B4E"/>
    <w:rsid w:val="00CE1BF5"/>
    <w:rsid w:val="00CF18C3"/>
    <w:rsid w:val="00CF19EE"/>
    <w:rsid w:val="00CF5A84"/>
    <w:rsid w:val="00D00B07"/>
    <w:rsid w:val="00D014B4"/>
    <w:rsid w:val="00D0173A"/>
    <w:rsid w:val="00D01E63"/>
    <w:rsid w:val="00D04318"/>
    <w:rsid w:val="00D04BE0"/>
    <w:rsid w:val="00D061C8"/>
    <w:rsid w:val="00D12685"/>
    <w:rsid w:val="00D12CA9"/>
    <w:rsid w:val="00D17CEE"/>
    <w:rsid w:val="00D21CBB"/>
    <w:rsid w:val="00D2260E"/>
    <w:rsid w:val="00D22F0A"/>
    <w:rsid w:val="00D2614B"/>
    <w:rsid w:val="00D26C62"/>
    <w:rsid w:val="00D27222"/>
    <w:rsid w:val="00D27344"/>
    <w:rsid w:val="00D31B05"/>
    <w:rsid w:val="00D3319B"/>
    <w:rsid w:val="00D333DE"/>
    <w:rsid w:val="00D40774"/>
    <w:rsid w:val="00D42599"/>
    <w:rsid w:val="00D4268D"/>
    <w:rsid w:val="00D45C4C"/>
    <w:rsid w:val="00D47AFA"/>
    <w:rsid w:val="00D639A3"/>
    <w:rsid w:val="00D65ED5"/>
    <w:rsid w:val="00D70EBE"/>
    <w:rsid w:val="00D762B2"/>
    <w:rsid w:val="00D76B1C"/>
    <w:rsid w:val="00D81E24"/>
    <w:rsid w:val="00D85D23"/>
    <w:rsid w:val="00D93873"/>
    <w:rsid w:val="00D94219"/>
    <w:rsid w:val="00D942F9"/>
    <w:rsid w:val="00D94454"/>
    <w:rsid w:val="00D95B02"/>
    <w:rsid w:val="00DA2E85"/>
    <w:rsid w:val="00DA3F51"/>
    <w:rsid w:val="00DA68E9"/>
    <w:rsid w:val="00DA6E0B"/>
    <w:rsid w:val="00DB0205"/>
    <w:rsid w:val="00DB0700"/>
    <w:rsid w:val="00DB41B9"/>
    <w:rsid w:val="00DB6DC1"/>
    <w:rsid w:val="00DC0529"/>
    <w:rsid w:val="00DC0ACF"/>
    <w:rsid w:val="00DC616A"/>
    <w:rsid w:val="00DC7326"/>
    <w:rsid w:val="00DD01CE"/>
    <w:rsid w:val="00DD2270"/>
    <w:rsid w:val="00DD6DC1"/>
    <w:rsid w:val="00DD7757"/>
    <w:rsid w:val="00DE0020"/>
    <w:rsid w:val="00DE6989"/>
    <w:rsid w:val="00DF02BB"/>
    <w:rsid w:val="00DF25B9"/>
    <w:rsid w:val="00DF4492"/>
    <w:rsid w:val="00DF634B"/>
    <w:rsid w:val="00DF63FE"/>
    <w:rsid w:val="00DF6FF4"/>
    <w:rsid w:val="00DF75C3"/>
    <w:rsid w:val="00E01525"/>
    <w:rsid w:val="00E040BD"/>
    <w:rsid w:val="00E043DB"/>
    <w:rsid w:val="00E050CB"/>
    <w:rsid w:val="00E062A7"/>
    <w:rsid w:val="00E07AD6"/>
    <w:rsid w:val="00E103AC"/>
    <w:rsid w:val="00E14BD9"/>
    <w:rsid w:val="00E17A19"/>
    <w:rsid w:val="00E355A4"/>
    <w:rsid w:val="00E36DB6"/>
    <w:rsid w:val="00E45F94"/>
    <w:rsid w:val="00E5318F"/>
    <w:rsid w:val="00E57D14"/>
    <w:rsid w:val="00E60E19"/>
    <w:rsid w:val="00E61DF1"/>
    <w:rsid w:val="00E6463C"/>
    <w:rsid w:val="00E6523E"/>
    <w:rsid w:val="00E66DB4"/>
    <w:rsid w:val="00E713B6"/>
    <w:rsid w:val="00E72291"/>
    <w:rsid w:val="00E73F06"/>
    <w:rsid w:val="00E75A3B"/>
    <w:rsid w:val="00E8073A"/>
    <w:rsid w:val="00E8236A"/>
    <w:rsid w:val="00E824DC"/>
    <w:rsid w:val="00E84666"/>
    <w:rsid w:val="00E85482"/>
    <w:rsid w:val="00E8707C"/>
    <w:rsid w:val="00E87D6B"/>
    <w:rsid w:val="00E90FF5"/>
    <w:rsid w:val="00E93B19"/>
    <w:rsid w:val="00EA240B"/>
    <w:rsid w:val="00EA4029"/>
    <w:rsid w:val="00EB126C"/>
    <w:rsid w:val="00EB318B"/>
    <w:rsid w:val="00EB32BA"/>
    <w:rsid w:val="00EB3A1F"/>
    <w:rsid w:val="00EB3F65"/>
    <w:rsid w:val="00EB6E74"/>
    <w:rsid w:val="00EB7F3F"/>
    <w:rsid w:val="00EC0D59"/>
    <w:rsid w:val="00EC234D"/>
    <w:rsid w:val="00EC6BB1"/>
    <w:rsid w:val="00EC7B6F"/>
    <w:rsid w:val="00ED2FC0"/>
    <w:rsid w:val="00ED33F3"/>
    <w:rsid w:val="00ED44DE"/>
    <w:rsid w:val="00ED459D"/>
    <w:rsid w:val="00ED4E02"/>
    <w:rsid w:val="00ED536B"/>
    <w:rsid w:val="00ED7155"/>
    <w:rsid w:val="00EE023A"/>
    <w:rsid w:val="00EE20DE"/>
    <w:rsid w:val="00EE30FC"/>
    <w:rsid w:val="00EE31F1"/>
    <w:rsid w:val="00EE36E5"/>
    <w:rsid w:val="00EE4453"/>
    <w:rsid w:val="00EE6593"/>
    <w:rsid w:val="00EE727E"/>
    <w:rsid w:val="00EF4B1B"/>
    <w:rsid w:val="00EF6E85"/>
    <w:rsid w:val="00F00A9B"/>
    <w:rsid w:val="00F0109D"/>
    <w:rsid w:val="00F151D2"/>
    <w:rsid w:val="00F17FAC"/>
    <w:rsid w:val="00F2416F"/>
    <w:rsid w:val="00F252FF"/>
    <w:rsid w:val="00F267C7"/>
    <w:rsid w:val="00F27D09"/>
    <w:rsid w:val="00F32F56"/>
    <w:rsid w:val="00F4251E"/>
    <w:rsid w:val="00F438AC"/>
    <w:rsid w:val="00F45864"/>
    <w:rsid w:val="00F540DB"/>
    <w:rsid w:val="00F56267"/>
    <w:rsid w:val="00F57618"/>
    <w:rsid w:val="00F60038"/>
    <w:rsid w:val="00F65D64"/>
    <w:rsid w:val="00F669F7"/>
    <w:rsid w:val="00F70023"/>
    <w:rsid w:val="00F711A7"/>
    <w:rsid w:val="00F729AF"/>
    <w:rsid w:val="00F72C28"/>
    <w:rsid w:val="00F748AA"/>
    <w:rsid w:val="00F75045"/>
    <w:rsid w:val="00F75CAF"/>
    <w:rsid w:val="00F77171"/>
    <w:rsid w:val="00F839C7"/>
    <w:rsid w:val="00F874F5"/>
    <w:rsid w:val="00F91A9D"/>
    <w:rsid w:val="00F93EE7"/>
    <w:rsid w:val="00F96B49"/>
    <w:rsid w:val="00FA0688"/>
    <w:rsid w:val="00FA18C4"/>
    <w:rsid w:val="00FA2FE1"/>
    <w:rsid w:val="00FB1036"/>
    <w:rsid w:val="00FB4F7A"/>
    <w:rsid w:val="00FB63D8"/>
    <w:rsid w:val="00FC010B"/>
    <w:rsid w:val="00FC22E5"/>
    <w:rsid w:val="00FC3765"/>
    <w:rsid w:val="00FC5448"/>
    <w:rsid w:val="00FD3761"/>
    <w:rsid w:val="00FD5520"/>
    <w:rsid w:val="00FD74F4"/>
    <w:rsid w:val="00FD77D3"/>
    <w:rsid w:val="00FD7F35"/>
    <w:rsid w:val="00FE272E"/>
    <w:rsid w:val="00FE2EFD"/>
    <w:rsid w:val="00FF1290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7A14AAF0-D303-4940-9B75-03013330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1">
    <w:name w:val="heading 1"/>
    <w:basedOn w:val="a1"/>
    <w:next w:val="a1"/>
    <w:link w:val="10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41">
    <w:name w:val="heading 4"/>
    <w:basedOn w:val="31"/>
    <w:next w:val="a1"/>
    <w:link w:val="42"/>
    <w:uiPriority w:val="9"/>
    <w:unhideWhenUsed/>
    <w:rsid w:val="00BE57E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BE57EF"/>
    <w:pPr>
      <w:outlineLvl w:val="4"/>
    </w:p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F6F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F6FF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Book Title"/>
    <w:basedOn w:val="a2"/>
    <w:uiPriority w:val="33"/>
    <w:rsid w:val="003133A3"/>
    <w:rPr>
      <w:b/>
      <w:bCs/>
      <w:i/>
      <w:iCs/>
      <w:spacing w:val="5"/>
    </w:rPr>
  </w:style>
  <w:style w:type="paragraph" w:styleId="a6">
    <w:name w:val="Title"/>
    <w:basedOn w:val="a1"/>
    <w:next w:val="a1"/>
    <w:link w:val="a7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a7">
    <w:name w:val="标题 字符"/>
    <w:basedOn w:val="a2"/>
    <w:link w:val="a6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10">
    <w:name w:val="标题 1 字符"/>
    <w:basedOn w:val="a2"/>
    <w:link w:val="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a8">
    <w:name w:val="header"/>
    <w:basedOn w:val="a1"/>
    <w:link w:val="a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页眉 字符"/>
    <w:basedOn w:val="a2"/>
    <w:link w:val="a8"/>
    <w:uiPriority w:val="99"/>
    <w:rsid w:val="00A77E62"/>
  </w:style>
  <w:style w:type="paragraph" w:styleId="aa">
    <w:name w:val="footer"/>
    <w:basedOn w:val="a1"/>
    <w:link w:val="ab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ab">
    <w:name w:val="页脚 字符"/>
    <w:basedOn w:val="a2"/>
    <w:link w:val="aa"/>
    <w:uiPriority w:val="99"/>
    <w:rsid w:val="00300343"/>
    <w:rPr>
      <w:rFonts w:ascii="Frutiger LT Com 45 Light" w:hAnsi="Frutiger LT Com 45 Light"/>
      <w:sz w:val="14"/>
    </w:rPr>
  </w:style>
  <w:style w:type="paragraph" w:styleId="ac">
    <w:name w:val="Subtitle"/>
    <w:basedOn w:val="a1"/>
    <w:next w:val="a1"/>
    <w:link w:val="ad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ad">
    <w:name w:val="副标题 字符"/>
    <w:basedOn w:val="a2"/>
    <w:link w:val="ac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22">
    <w:name w:val="标题 2 字符"/>
    <w:basedOn w:val="a2"/>
    <w:link w:val="21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32">
    <w:name w:val="标题 3 字符"/>
    <w:basedOn w:val="a2"/>
    <w:link w:val="31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ae">
    <w:name w:val="Table Grid"/>
    <w:basedOn w:val="a3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2"/>
    <w:link w:val="af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af1">
    <w:name w:val="List Paragraph"/>
    <w:basedOn w:val="a1"/>
    <w:uiPriority w:val="99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a3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a3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4">
    <w:name w:val="List Number 4"/>
    <w:basedOn w:val="a1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af2">
    <w:name w:val="Hyperlink"/>
    <w:basedOn w:val="a2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a">
    <w:name w:val="List Number"/>
    <w:basedOn w:val="a1"/>
    <w:uiPriority w:val="99"/>
    <w:unhideWhenUsed/>
    <w:qFormat/>
    <w:rsid w:val="00D04BE0"/>
    <w:pPr>
      <w:numPr>
        <w:numId w:val="16"/>
      </w:numPr>
      <w:contextualSpacing/>
    </w:pPr>
  </w:style>
  <w:style w:type="paragraph" w:styleId="a0">
    <w:name w:val="List Bullet"/>
    <w:basedOn w:val="a1"/>
    <w:uiPriority w:val="99"/>
    <w:unhideWhenUsed/>
    <w:qFormat/>
    <w:rsid w:val="008429C5"/>
    <w:pPr>
      <w:numPr>
        <w:numId w:val="15"/>
      </w:numPr>
      <w:contextualSpacing/>
    </w:pPr>
  </w:style>
  <w:style w:type="paragraph" w:styleId="20">
    <w:name w:val="List Bullet 2"/>
    <w:basedOn w:val="a1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30">
    <w:name w:val="List Bullet 3"/>
    <w:basedOn w:val="a1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40">
    <w:name w:val="List Bullet 4"/>
    <w:basedOn w:val="a1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50">
    <w:name w:val="List Bullet 5"/>
    <w:basedOn w:val="a1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2">
    <w:name w:val="List Number 2"/>
    <w:basedOn w:val="a1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3">
    <w:name w:val="List Number 3"/>
    <w:basedOn w:val="a1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5">
    <w:name w:val="List Number 5"/>
    <w:basedOn w:val="a1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af3">
    <w:name w:val="footnote text"/>
    <w:basedOn w:val="a1"/>
    <w:link w:val="af4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af4">
    <w:name w:val="脚注文本 字符"/>
    <w:basedOn w:val="a2"/>
    <w:link w:val="af3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af5">
    <w:name w:val="footnote reference"/>
    <w:basedOn w:val="a2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a1"/>
    <w:next w:val="a1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a1"/>
    <w:next w:val="a1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a1"/>
    <w:next w:val="a1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42">
    <w:name w:val="标题 4 字符"/>
    <w:basedOn w:val="a2"/>
    <w:link w:val="4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标题 5 字符"/>
    <w:basedOn w:val="a2"/>
    <w:link w:val="5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1F6FF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70">
    <w:name w:val="标题 7 字符"/>
    <w:basedOn w:val="a2"/>
    <w:link w:val="7"/>
    <w:uiPriority w:val="9"/>
    <w:semiHidden/>
    <w:rsid w:val="001F6FF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customStyle="1" w:styleId="TableBullet">
    <w:name w:val="Table Bullet"/>
    <w:basedOn w:val="a1"/>
    <w:uiPriority w:val="19"/>
    <w:qFormat/>
    <w:rsid w:val="001F6FF1"/>
    <w:pPr>
      <w:numPr>
        <w:numId w:val="20"/>
      </w:numPr>
      <w:spacing w:after="120" w:line="240" w:lineRule="auto"/>
      <w:contextualSpacing/>
    </w:pPr>
    <w:rPr>
      <w:rFonts w:ascii="Frutiger LT Com 45 Light" w:hAnsi="Frutiger LT Com 45 Light"/>
    </w:rPr>
  </w:style>
  <w:style w:type="paragraph" w:customStyle="1" w:styleId="TableBullet2">
    <w:name w:val="Table Bullet 2"/>
    <w:basedOn w:val="TableBullet"/>
    <w:uiPriority w:val="19"/>
    <w:rsid w:val="001F6FF1"/>
    <w:pPr>
      <w:numPr>
        <w:ilvl w:val="1"/>
      </w:numPr>
    </w:pPr>
  </w:style>
  <w:style w:type="character" w:customStyle="1" w:styleId="Editable">
    <w:name w:val="Editable"/>
    <w:basedOn w:val="a2"/>
    <w:uiPriority w:val="1"/>
    <w:qFormat/>
    <w:rsid w:val="001F6FF1"/>
    <w:rPr>
      <w:color w:val="62B5E5"/>
    </w:rPr>
  </w:style>
  <w:style w:type="paragraph" w:customStyle="1" w:styleId="Editabletabletext">
    <w:name w:val="Editable table text"/>
    <w:basedOn w:val="a1"/>
    <w:link w:val="EditabletabletextChar"/>
    <w:locked/>
    <w:rsid w:val="001F6FF1"/>
    <w:pPr>
      <w:spacing w:after="0" w:line="240" w:lineRule="auto"/>
    </w:pPr>
    <w:rPr>
      <w:rFonts w:ascii="Frutiger LT Com 45 Light" w:eastAsia="Times New Roman" w:hAnsi="Frutiger LT Com 45 Light" w:cs="Times New Roman"/>
      <w:color w:val="62B5E5"/>
      <w:szCs w:val="24"/>
    </w:rPr>
  </w:style>
  <w:style w:type="character" w:customStyle="1" w:styleId="EditabletabletextChar">
    <w:name w:val="Editable table text Char"/>
    <w:basedOn w:val="a2"/>
    <w:link w:val="Editabletabletext"/>
    <w:rsid w:val="001F6FF1"/>
    <w:rPr>
      <w:rFonts w:ascii="Frutiger LT Com 45 Light" w:eastAsia="Times New Roman" w:hAnsi="Frutiger LT Com 45 Light" w:cs="Times New Roman"/>
      <w:color w:val="62B5E5"/>
      <w:sz w:val="20"/>
      <w:szCs w:val="24"/>
    </w:rPr>
  </w:style>
  <w:style w:type="paragraph" w:customStyle="1" w:styleId="Default">
    <w:name w:val="Default"/>
    <w:rsid w:val="00B110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customStyle="1" w:styleId="WSI-Table3">
    <w:name w:val="WSI - Table3"/>
    <w:basedOn w:val="a3"/>
    <w:uiPriority w:val="99"/>
    <w:qFormat/>
    <w:rsid w:val="00A004A0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1">
    <w:name w:val="WSI - Table1"/>
    <w:basedOn w:val="a3"/>
    <w:uiPriority w:val="99"/>
    <w:qFormat/>
    <w:rsid w:val="00530041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6">
    <w:name w:val="WSI - Table6"/>
    <w:basedOn w:val="a3"/>
    <w:uiPriority w:val="99"/>
    <w:rsid w:val="009D4CB7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character" w:styleId="af6">
    <w:name w:val="annotation reference"/>
    <w:basedOn w:val="a2"/>
    <w:uiPriority w:val="99"/>
    <w:semiHidden/>
    <w:unhideWhenUsed/>
    <w:rsid w:val="0019327A"/>
    <w:rPr>
      <w:sz w:val="21"/>
      <w:szCs w:val="21"/>
    </w:rPr>
  </w:style>
  <w:style w:type="paragraph" w:styleId="af7">
    <w:name w:val="annotation text"/>
    <w:basedOn w:val="a1"/>
    <w:link w:val="af8"/>
    <w:uiPriority w:val="99"/>
    <w:semiHidden/>
    <w:unhideWhenUsed/>
    <w:rsid w:val="0019327A"/>
  </w:style>
  <w:style w:type="character" w:customStyle="1" w:styleId="af8">
    <w:name w:val="批注文字 字符"/>
    <w:basedOn w:val="a2"/>
    <w:link w:val="af7"/>
    <w:uiPriority w:val="99"/>
    <w:semiHidden/>
    <w:rsid w:val="0019327A"/>
    <w:rPr>
      <w:rFonts w:ascii="Arial" w:hAnsi="Arial"/>
      <w:sz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9327A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19327A"/>
    <w:rPr>
      <w:rFonts w:ascii="Arial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9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CDF75-D3E1-4EEA-A958-CC55EB2F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</Template>
  <TotalTime>228</TotalTime>
  <Pages>3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DELLwzh</cp:lastModifiedBy>
  <cp:revision>477</cp:revision>
  <cp:lastPrinted>2019-10-28T04:19:00Z</cp:lastPrinted>
  <dcterms:created xsi:type="dcterms:W3CDTF">2018-06-11T07:58:00Z</dcterms:created>
  <dcterms:modified xsi:type="dcterms:W3CDTF">2023-08-10T16:09:00Z</dcterms:modified>
</cp:coreProperties>
</file>