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1EBB8" w14:textId="7F65C3CF" w:rsidR="00692F2D" w:rsidRPr="00261B1E" w:rsidRDefault="00F148EB" w:rsidP="00692F2D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44"/>
          <w:szCs w:val="44"/>
          <w:lang w:eastAsia="zh-CN"/>
        </w:rPr>
      </w:pPr>
      <w:r w:rsidRPr="00F148EB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第二届全国</w:t>
      </w:r>
      <w:r w:rsidR="00E1428A">
        <w:rPr>
          <w:rFonts w:ascii="微软雅黑" w:eastAsia="微软雅黑" w:hAnsi="微软雅黑" w:cs="Times New Roman" w:hint="eastAsia"/>
          <w:caps/>
          <w:noProof/>
          <w:spacing w:val="-10"/>
          <w:kern w:val="28"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 wp14:anchorId="44A959DC" wp14:editId="2FE91BAC">
            <wp:simplePos x="0" y="0"/>
            <wp:positionH relativeFrom="column">
              <wp:posOffset>5538470</wp:posOffset>
            </wp:positionH>
            <wp:positionV relativeFrom="paragraph">
              <wp:posOffset>-1047750</wp:posOffset>
            </wp:positionV>
            <wp:extent cx="1083945" cy="850900"/>
            <wp:effectExtent l="19050" t="0" r="1905" b="0"/>
            <wp:wrapNone/>
            <wp:docPr id="2" name="图片 1" descr="C:\Users\lenovo\AppData\Local\Temp\WeChat Files\37c2c782535764692748f942e9adaa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37c2c782535764692748f942e9adaa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2F2D" w:rsidRPr="00261B1E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技能大赛</w:t>
      </w:r>
    </w:p>
    <w:p w14:paraId="2EFCCD68" w14:textId="77777777" w:rsidR="00095C97" w:rsidRPr="00261B1E" w:rsidRDefault="00095C97" w:rsidP="0038292A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36"/>
          <w:szCs w:val="36"/>
          <w:lang w:eastAsia="zh-CN"/>
        </w:rPr>
      </w:pPr>
    </w:p>
    <w:p w14:paraId="3360E746" w14:textId="77777777" w:rsidR="00EB3A1F" w:rsidRDefault="00EB3A1F" w:rsidP="00EB3A1F">
      <w:pPr>
        <w:jc w:val="center"/>
        <w:rPr>
          <w:sz w:val="40"/>
          <w:szCs w:val="40"/>
          <w:lang w:val="en-CA" w:eastAsia="zh-CN"/>
        </w:rPr>
      </w:pPr>
      <w:r w:rsidRPr="008A1F67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汽车技术</w:t>
      </w:r>
      <w:r w:rsidR="0041602D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项目</w:t>
      </w:r>
      <w:r w:rsidR="00692F2D" w:rsidRPr="00692F2D">
        <w:rPr>
          <w:rFonts w:ascii="微软雅黑" w:eastAsia="微软雅黑" w:hAnsi="微软雅黑" w:cs="Times New Roman" w:hint="eastAsia"/>
          <w:caps/>
          <w:color w:val="FF0000"/>
          <w:spacing w:val="-10"/>
          <w:kern w:val="28"/>
          <w:sz w:val="72"/>
          <w:szCs w:val="72"/>
          <w:lang w:val="en-AU" w:eastAsia="zh-CN"/>
        </w:rPr>
        <w:t>样题</w:t>
      </w:r>
    </w:p>
    <w:p w14:paraId="27952FC3" w14:textId="77777777" w:rsidR="00EB3A1F" w:rsidRDefault="00EB3A1F" w:rsidP="007E1FDD">
      <w:pPr>
        <w:rPr>
          <w:sz w:val="40"/>
          <w:szCs w:val="40"/>
          <w:lang w:val="fr-FR" w:eastAsia="zh-CN"/>
        </w:rPr>
      </w:pPr>
    </w:p>
    <w:p w14:paraId="215622AF" w14:textId="77777777" w:rsidR="00261B1E" w:rsidRDefault="00261B1E" w:rsidP="007E1FDD">
      <w:pPr>
        <w:rPr>
          <w:sz w:val="40"/>
          <w:szCs w:val="40"/>
          <w:lang w:val="fr-FR" w:eastAsia="zh-CN"/>
        </w:rPr>
      </w:pPr>
    </w:p>
    <w:p w14:paraId="007D5B0F" w14:textId="77777777" w:rsidR="00E8236A" w:rsidRPr="00E8236A" w:rsidRDefault="00DA6E0B" w:rsidP="003E57E5">
      <w:pPr>
        <w:rPr>
          <w:sz w:val="40"/>
          <w:szCs w:val="40"/>
          <w:lang w:val="en-CA" w:eastAsia="zh-CN"/>
        </w:rPr>
      </w:pPr>
      <w:r>
        <w:rPr>
          <w:sz w:val="40"/>
          <w:szCs w:val="40"/>
          <w:lang w:val="fr-FR"/>
        </w:rPr>
        <w:t xml:space="preserve">MODULE </w:t>
      </w:r>
      <w:r w:rsidR="00692F2D">
        <w:rPr>
          <w:rFonts w:hint="eastAsia"/>
          <w:sz w:val="40"/>
          <w:szCs w:val="40"/>
          <w:lang w:val="fr-FR" w:eastAsia="zh-CN"/>
        </w:rPr>
        <w:t>G</w:t>
      </w:r>
      <w:r w:rsidR="006122B1">
        <w:rPr>
          <w:sz w:val="40"/>
          <w:szCs w:val="40"/>
          <w:lang w:val="fr-FR" w:eastAsia="zh-CN"/>
        </w:rPr>
        <w:t xml:space="preserve"> </w:t>
      </w:r>
      <w:r w:rsidR="00A24C0E">
        <w:rPr>
          <w:sz w:val="40"/>
          <w:szCs w:val="40"/>
          <w:lang w:val="fr-FR"/>
        </w:rPr>
        <w:t>–</w:t>
      </w:r>
      <w:r w:rsidR="006122B1">
        <w:rPr>
          <w:sz w:val="40"/>
          <w:szCs w:val="40"/>
          <w:lang w:val="fr-FR"/>
        </w:rPr>
        <w:t xml:space="preserve"> </w:t>
      </w:r>
      <w:r w:rsidR="00A24C0E" w:rsidRPr="003E57E5">
        <w:rPr>
          <w:sz w:val="40"/>
          <w:szCs w:val="40"/>
          <w:lang w:val="fr-FR" w:eastAsia="zh-CN"/>
        </w:rPr>
        <w:t xml:space="preserve">ENGINE </w:t>
      </w:r>
      <w:r w:rsidR="00240EB9">
        <w:rPr>
          <w:rFonts w:hint="eastAsia"/>
          <w:sz w:val="40"/>
          <w:szCs w:val="40"/>
          <w:lang w:val="fr-FR" w:eastAsia="zh-CN"/>
        </w:rPr>
        <w:t>TEST</w:t>
      </w:r>
    </w:p>
    <w:p w14:paraId="641B0CDD" w14:textId="77777777" w:rsidR="00C45A26" w:rsidRPr="009B5FC6" w:rsidRDefault="00C45A26" w:rsidP="007E1FDD">
      <w:pPr>
        <w:rPr>
          <w:rFonts w:ascii="微软雅黑" w:eastAsia="微软雅黑" w:hAnsi="微软雅黑"/>
          <w:sz w:val="36"/>
          <w:szCs w:val="36"/>
          <w:lang w:val="fr-FR" w:eastAsia="zh-CN"/>
        </w:rPr>
      </w:pP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模块</w:t>
      </w:r>
      <w:r w:rsidR="00692F2D">
        <w:rPr>
          <w:rFonts w:ascii="微软雅黑" w:eastAsia="微软雅黑" w:hAnsi="微软雅黑" w:hint="eastAsia"/>
          <w:sz w:val="36"/>
          <w:szCs w:val="36"/>
          <w:lang w:val="fr-FR" w:eastAsia="zh-CN"/>
        </w:rPr>
        <w:t>G</w:t>
      </w:r>
      <w:r w:rsidR="006122B1">
        <w:rPr>
          <w:rFonts w:ascii="微软雅黑" w:eastAsia="微软雅黑" w:hAnsi="微软雅黑"/>
          <w:sz w:val="36"/>
          <w:szCs w:val="36"/>
          <w:lang w:val="fr-FR" w:eastAsia="zh-CN"/>
        </w:rPr>
        <w:t xml:space="preserve"> </w:t>
      </w: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—</w:t>
      </w:r>
      <w:r w:rsidR="006122B1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 </w:t>
      </w:r>
      <w:r w:rsidR="00D32ECD" w:rsidRPr="009B5FC6">
        <w:rPr>
          <w:rFonts w:ascii="微软雅黑" w:eastAsia="微软雅黑" w:hAnsi="微软雅黑" w:hint="eastAsia"/>
          <w:sz w:val="36"/>
          <w:szCs w:val="36"/>
          <w:lang w:val="fr-FR" w:eastAsia="zh-CN"/>
        </w:rPr>
        <w:t>发动机</w:t>
      </w:r>
      <w:r w:rsidR="00240EB9">
        <w:rPr>
          <w:rFonts w:ascii="微软雅黑" w:eastAsia="微软雅黑" w:hAnsi="微软雅黑" w:hint="eastAsia"/>
          <w:sz w:val="36"/>
          <w:szCs w:val="36"/>
          <w:lang w:val="fr-FR" w:eastAsia="zh-CN"/>
        </w:rPr>
        <w:t>测试</w:t>
      </w:r>
    </w:p>
    <w:p w14:paraId="7CC95FE3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4707875" w14:textId="77777777" w:rsidR="00095C97" w:rsidRPr="004961BB" w:rsidRDefault="00095C97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79C9F70B" w14:textId="77777777" w:rsidR="00B8569D" w:rsidRPr="005967AA" w:rsidRDefault="00B8569D" w:rsidP="00B8569D">
      <w:pPr>
        <w:rPr>
          <w:rFonts w:ascii="微软雅黑" w:eastAsia="微软雅黑" w:hAnsi="微软雅黑"/>
          <w:sz w:val="24"/>
          <w:szCs w:val="24"/>
          <w:u w:val="single"/>
          <w:lang w:val="fr-FR" w:eastAsia="zh-CN"/>
        </w:rPr>
      </w:pPr>
      <w:r>
        <w:rPr>
          <w:rFonts w:ascii="微软雅黑" w:eastAsia="微软雅黑" w:hAnsi="微软雅黑" w:hint="eastAsia"/>
          <w:sz w:val="28"/>
          <w:szCs w:val="28"/>
          <w:lang w:val="en-US" w:eastAsia="zh-CN"/>
        </w:rPr>
        <w:t>选手编号</w:t>
      </w:r>
      <w:r>
        <w:rPr>
          <w:rFonts w:ascii="微软雅黑" w:eastAsia="微软雅黑" w:hAnsi="微软雅黑" w:hint="eastAsia"/>
          <w:sz w:val="28"/>
          <w:szCs w:val="28"/>
          <w:lang w:val="fr-CA" w:eastAsia="zh-CN"/>
        </w:rPr>
        <w:t>：</w:t>
      </w:r>
      <w:r w:rsidR="005967AA" w:rsidRPr="005967AA">
        <w:rPr>
          <w:rFonts w:ascii="微软雅黑" w:eastAsia="微软雅黑" w:hAnsi="微软雅黑" w:hint="eastAsia"/>
          <w:sz w:val="28"/>
          <w:szCs w:val="28"/>
          <w:u w:val="single"/>
          <w:lang w:val="fr-CA" w:eastAsia="zh-CN"/>
        </w:rPr>
        <w:t xml:space="preserve">                </w:t>
      </w:r>
      <w:r w:rsidR="00692F2D" w:rsidRPr="005967AA">
        <w:rPr>
          <w:rFonts w:ascii="Frutiger LT Com 45 Light" w:hAnsi="Frutiger LT Com 45 Light" w:hint="eastAsia"/>
          <w:u w:val="single"/>
          <w:lang w:val="fr-CA" w:eastAsia="zh-CN"/>
        </w:rPr>
        <w:t>.</w:t>
      </w:r>
    </w:p>
    <w:p w14:paraId="54175954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ECAE0EE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823D623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1DAE816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06067900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15CA2C8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9DDABD3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81576F8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A820693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09430042" w14:textId="77777777" w:rsidR="00FE272E" w:rsidRPr="00123703" w:rsidRDefault="00FE272E" w:rsidP="00FE272E">
      <w:pPr>
        <w:rPr>
          <w:rFonts w:ascii="Frutiger LT Com 45 Light" w:hAnsi="Frutiger LT Com 45 Light"/>
          <w:b/>
          <w:sz w:val="28"/>
          <w:szCs w:val="28"/>
          <w:lang w:val="fr-FR" w:eastAsia="zh-CN"/>
        </w:rPr>
      </w:pPr>
      <w:r w:rsidRPr="00123703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命题：</w:t>
      </w:r>
      <w:r w:rsidR="00095C97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专家组</w:t>
      </w:r>
    </w:p>
    <w:p w14:paraId="6A6DA90F" w14:textId="77777777" w:rsidR="00B8569D" w:rsidRPr="006715DB" w:rsidRDefault="00B8569D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  <w:sectPr w:rsidR="00B8569D" w:rsidRPr="006715DB" w:rsidSect="00700B4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14:paraId="0BFB906D" w14:textId="77777777" w:rsidR="00920D79" w:rsidRPr="001B0E1F" w:rsidRDefault="00920D79" w:rsidP="00920D79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ascii="黑体" w:eastAsia="黑体" w:cs="黑体"/>
          <w:b/>
          <w:bCs/>
          <w:caps/>
          <w:color w:val="498FCF"/>
          <w:sz w:val="40"/>
          <w:szCs w:val="40"/>
          <w:lang w:val="fr-FR" w:eastAsia="zh-CN"/>
        </w:rPr>
      </w:pPr>
      <w:r w:rsidRPr="001B0E1F">
        <w:rPr>
          <w:rFonts w:eastAsia="微软雅黑" w:cs="Arial"/>
          <w:b/>
          <w:bCs/>
          <w:caps/>
          <w:color w:val="498FCF"/>
          <w:sz w:val="40"/>
          <w:szCs w:val="40"/>
          <w:lang w:val="fr-FR" w:eastAsia="zh-CN"/>
        </w:rPr>
        <w:lastRenderedPageBreak/>
        <w:t xml:space="preserve">Competitor instructions </w:t>
      </w:r>
      <w:r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>选手试题</w:t>
      </w:r>
    </w:p>
    <w:p w14:paraId="4CE04F42" w14:textId="77777777" w:rsidR="00D3319B" w:rsidRPr="008E28E5" w:rsidRDefault="00C45A26" w:rsidP="005967AA">
      <w:pPr>
        <w:autoSpaceDE w:val="0"/>
        <w:autoSpaceDN w:val="0"/>
        <w:adjustRightInd w:val="0"/>
        <w:spacing w:afterLines="50" w:after="180" w:line="360" w:lineRule="auto"/>
        <w:rPr>
          <w:rFonts w:ascii="微软雅黑" w:eastAsia="微软雅黑" w:hAnsi="微软雅黑" w:cs="??c....."/>
          <w:sz w:val="32"/>
          <w:szCs w:val="32"/>
          <w:lang w:val="fr-FR" w:eastAsia="zh-CN"/>
        </w:rPr>
      </w:pP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eastAsia="zh-CN"/>
        </w:rPr>
        <w:t>模块</w:t>
      </w:r>
      <w:r w:rsidR="00692F2D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G</w:t>
      </w: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—</w:t>
      </w:r>
      <w:r w:rsidR="002E4238" w:rsidRPr="008E28E5">
        <w:rPr>
          <w:rFonts w:ascii="微软雅黑" w:eastAsia="微软雅黑" w:hAnsi="微软雅黑" w:cs="??c....." w:hint="eastAsia"/>
          <w:sz w:val="32"/>
          <w:szCs w:val="32"/>
          <w:lang w:val="fr-FR" w:eastAsia="zh-CN"/>
        </w:rPr>
        <w:t>发动机</w:t>
      </w:r>
      <w:r w:rsidR="006715DB">
        <w:rPr>
          <w:rFonts w:ascii="微软雅黑" w:eastAsia="微软雅黑" w:hAnsi="微软雅黑" w:cs="??c....." w:hint="eastAsia"/>
          <w:sz w:val="32"/>
          <w:szCs w:val="32"/>
          <w:lang w:val="fr-FR" w:eastAsia="zh-CN"/>
        </w:rPr>
        <w:t>测试</w:t>
      </w:r>
    </w:p>
    <w:p w14:paraId="544D7084" w14:textId="77777777" w:rsidR="002E098A" w:rsidRPr="008570B6" w:rsidRDefault="00692F2D" w:rsidP="005967AA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FF"/>
          <w:sz w:val="24"/>
          <w:szCs w:val="24"/>
          <w:lang w:val="fr-FR" w:eastAsia="zh-CN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机</w:t>
      </w:r>
      <w:r w:rsidR="00C60C4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型</w:t>
      </w:r>
      <w:r w:rsidR="002E098A"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8570B6" w:rsidRPr="008570B6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大众</w:t>
      </w:r>
      <w:r w:rsidR="003108AF" w:rsidRPr="003108AF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EA211发动机</w:t>
      </w:r>
    </w:p>
    <w:p w14:paraId="39E2541E" w14:textId="77777777" w:rsidR="002E098A" w:rsidRPr="001B0E1F" w:rsidRDefault="002E098A" w:rsidP="005967AA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时间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6E464A" w:rsidRPr="00261B1E"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  <w:t>9</w:t>
      </w:r>
      <w:r w:rsidR="00AF50CF" w:rsidRPr="00261B1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val="fr-FR" w:eastAsia="zh-CN"/>
        </w:rPr>
        <w:t>0</w:t>
      </w:r>
      <w:r w:rsidR="00AF50CF" w:rsidRPr="0005635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eastAsia="zh-CN"/>
        </w:rPr>
        <w:t>分钟</w:t>
      </w:r>
    </w:p>
    <w:p w14:paraId="3AC1C669" w14:textId="77777777" w:rsidR="002E098A" w:rsidRPr="002E098A" w:rsidRDefault="002E098A" w:rsidP="002E098A">
      <w:pPr>
        <w:keepNext/>
        <w:keepLines/>
        <w:autoSpaceDE w:val="0"/>
        <w:autoSpaceDN w:val="0"/>
        <w:adjustRightInd w:val="0"/>
        <w:spacing w:before="200" w:after="0" w:line="360" w:lineRule="auto"/>
        <w:rPr>
          <w:rFonts w:eastAsia="黑体" w:cs="Arial"/>
          <w:b/>
          <w:bCs/>
          <w:caps/>
          <w:sz w:val="36"/>
          <w:szCs w:val="36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任务说明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 xml:space="preserve">： </w:t>
      </w:r>
    </w:p>
    <w:p w14:paraId="36E576DF" w14:textId="77777777" w:rsidR="006E464A" w:rsidRPr="006E464A" w:rsidRDefault="006E464A" w:rsidP="006E464A">
      <w:pPr>
        <w:pStyle w:val="af1"/>
        <w:numPr>
          <w:ilvl w:val="0"/>
          <w:numId w:val="36"/>
        </w:numPr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6E464A">
        <w:rPr>
          <w:rFonts w:ascii="仿宋" w:eastAsia="仿宋" w:hAnsi="仿宋" w:cs="Arial" w:hint="eastAsia"/>
          <w:b/>
          <w:sz w:val="24"/>
          <w:szCs w:val="24"/>
          <w:lang w:eastAsia="zh-CN"/>
        </w:rPr>
        <w:t>完成专业英语翻译。</w:t>
      </w:r>
    </w:p>
    <w:p w14:paraId="1C0E22DA" w14:textId="77777777" w:rsidR="00524CD0" w:rsidRPr="00C40037" w:rsidRDefault="00524CD0" w:rsidP="00524CD0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C40037">
        <w:rPr>
          <w:rFonts w:ascii="仿宋" w:eastAsia="仿宋" w:hAnsi="仿宋" w:cs="Arial" w:hint="eastAsia"/>
          <w:b/>
          <w:sz w:val="24"/>
          <w:szCs w:val="24"/>
          <w:lang w:eastAsia="zh-CN"/>
        </w:rPr>
        <w:t>发动机</w:t>
      </w:r>
      <w:r w:rsidR="00FA1477">
        <w:rPr>
          <w:rFonts w:ascii="仿宋" w:eastAsia="仿宋" w:hAnsi="仿宋" w:cs="Arial" w:hint="eastAsia"/>
          <w:b/>
          <w:sz w:val="24"/>
          <w:szCs w:val="24"/>
          <w:lang w:eastAsia="zh-CN"/>
        </w:rPr>
        <w:t>起动</w:t>
      </w:r>
      <w:r w:rsidR="006A7F16">
        <w:rPr>
          <w:rFonts w:ascii="仿宋" w:eastAsia="仿宋" w:hAnsi="仿宋" w:cs="Arial" w:hint="eastAsia"/>
          <w:b/>
          <w:sz w:val="24"/>
          <w:szCs w:val="24"/>
          <w:lang w:eastAsia="zh-CN"/>
        </w:rPr>
        <w:t>和</w:t>
      </w:r>
      <w:r w:rsidRPr="00C40037">
        <w:rPr>
          <w:rFonts w:ascii="仿宋" w:eastAsia="仿宋" w:hAnsi="仿宋" w:cs="Arial" w:hint="eastAsia"/>
          <w:b/>
          <w:sz w:val="24"/>
          <w:szCs w:val="24"/>
          <w:lang w:eastAsia="zh-CN"/>
        </w:rPr>
        <w:t>运行</w:t>
      </w:r>
      <w:r w:rsidR="006A7F16">
        <w:rPr>
          <w:rFonts w:ascii="仿宋" w:eastAsia="仿宋" w:hAnsi="仿宋" w:cs="Arial" w:hint="eastAsia"/>
          <w:b/>
          <w:sz w:val="24"/>
          <w:szCs w:val="24"/>
          <w:lang w:eastAsia="zh-CN"/>
        </w:rPr>
        <w:t>都不正常</w:t>
      </w:r>
      <w:r w:rsidRPr="00C40037">
        <w:rPr>
          <w:rFonts w:ascii="仿宋" w:eastAsia="仿宋" w:hAnsi="仿宋" w:cs="Arial" w:hint="eastAsia"/>
          <w:b/>
          <w:sz w:val="24"/>
          <w:szCs w:val="24"/>
          <w:lang w:eastAsia="zh-CN"/>
        </w:rPr>
        <w:t>。</w:t>
      </w:r>
    </w:p>
    <w:p w14:paraId="655BD6DD" w14:textId="77777777" w:rsidR="00524CD0" w:rsidRDefault="00524CD0" w:rsidP="00524CD0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C40037">
        <w:rPr>
          <w:rFonts w:ascii="仿宋" w:eastAsia="仿宋" w:hAnsi="仿宋" w:cs="Arial" w:hint="eastAsia"/>
          <w:b/>
          <w:sz w:val="24"/>
          <w:szCs w:val="24"/>
          <w:lang w:eastAsia="zh-CN"/>
        </w:rPr>
        <w:t>根据提供的工具</w:t>
      </w:r>
      <w:r w:rsidR="00457C4F">
        <w:rPr>
          <w:rFonts w:ascii="仿宋" w:eastAsia="仿宋" w:hAnsi="仿宋" w:cs="Arial" w:hint="eastAsia"/>
          <w:b/>
          <w:sz w:val="24"/>
          <w:szCs w:val="24"/>
          <w:lang w:eastAsia="zh-CN"/>
        </w:rPr>
        <w:t>及测试仪器仪表</w:t>
      </w:r>
      <w:r w:rsidRPr="00C40037">
        <w:rPr>
          <w:rFonts w:ascii="仿宋" w:eastAsia="仿宋" w:hAnsi="仿宋" w:cs="Arial" w:hint="eastAsia"/>
          <w:b/>
          <w:sz w:val="24"/>
          <w:szCs w:val="24"/>
          <w:lang w:eastAsia="zh-CN"/>
        </w:rPr>
        <w:t>完成发动机机械的检查和诊断测试</w:t>
      </w:r>
      <w:r w:rsidR="006A7F16">
        <w:rPr>
          <w:rFonts w:ascii="仿宋" w:eastAsia="仿宋" w:hAnsi="仿宋" w:cs="Arial" w:hint="eastAsia"/>
          <w:b/>
          <w:sz w:val="24"/>
          <w:szCs w:val="24"/>
          <w:lang w:eastAsia="zh-CN"/>
        </w:rPr>
        <w:t>，</w:t>
      </w:r>
      <w:r w:rsidR="00457C4F">
        <w:rPr>
          <w:rFonts w:ascii="仿宋" w:eastAsia="仿宋" w:hAnsi="仿宋" w:cs="Arial" w:hint="eastAsia"/>
          <w:b/>
          <w:sz w:val="24"/>
          <w:szCs w:val="24"/>
          <w:lang w:eastAsia="zh-CN"/>
        </w:rPr>
        <w:t>确认</w:t>
      </w:r>
      <w:r w:rsidR="00612B86">
        <w:rPr>
          <w:rFonts w:ascii="仿宋" w:eastAsia="仿宋" w:hAnsi="仿宋" w:cs="Arial" w:hint="eastAsia"/>
          <w:b/>
          <w:sz w:val="24"/>
          <w:szCs w:val="24"/>
          <w:lang w:eastAsia="zh-CN"/>
        </w:rPr>
        <w:t>所有</w:t>
      </w:r>
      <w:r w:rsidR="006A7F16">
        <w:rPr>
          <w:rFonts w:ascii="仿宋" w:eastAsia="仿宋" w:hAnsi="仿宋" w:cs="Arial" w:hint="eastAsia"/>
          <w:b/>
          <w:sz w:val="24"/>
          <w:szCs w:val="24"/>
          <w:lang w:eastAsia="zh-CN"/>
        </w:rPr>
        <w:t>故障</w:t>
      </w:r>
      <w:r w:rsidRPr="00C40037">
        <w:rPr>
          <w:rFonts w:ascii="仿宋" w:eastAsia="仿宋" w:hAnsi="仿宋" w:cs="Arial" w:hint="eastAsia"/>
          <w:b/>
          <w:sz w:val="24"/>
          <w:szCs w:val="24"/>
          <w:lang w:eastAsia="zh-CN"/>
        </w:rPr>
        <w:t>。</w:t>
      </w:r>
    </w:p>
    <w:p w14:paraId="0F4EDC0B" w14:textId="77777777" w:rsidR="00405752" w:rsidRDefault="00405752" w:rsidP="00524CD0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完成报告单上的测试要求。</w:t>
      </w:r>
    </w:p>
    <w:p w14:paraId="5F5C39DB" w14:textId="77777777" w:rsidR="00FA1477" w:rsidRPr="00B240AE" w:rsidRDefault="00FA1477" w:rsidP="00FA1477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选手</w:t>
      </w: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发现故障后应向裁判</w:t>
      </w:r>
      <w:r w:rsidR="00612B86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报告</w:t>
      </w: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，并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在</w:t>
      </w: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报告单上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记录</w:t>
      </w:r>
      <w:r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702478AC" w14:textId="77777777" w:rsidR="00524CD0" w:rsidRPr="00C40037" w:rsidRDefault="00133103" w:rsidP="00524CD0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根据裁判的指示修复确认的故障。</w:t>
      </w:r>
    </w:p>
    <w:p w14:paraId="423650D3" w14:textId="77777777" w:rsidR="00086651" w:rsidRPr="00F614AC" w:rsidRDefault="00086651" w:rsidP="002E098A">
      <w:pPr>
        <w:spacing w:after="0" w:line="300" w:lineRule="auto"/>
        <w:rPr>
          <w:lang w:eastAsia="zh-CN"/>
        </w:rPr>
      </w:pPr>
    </w:p>
    <w:p w14:paraId="38C78FAF" w14:textId="77777777" w:rsidR="002F3E3B" w:rsidRDefault="002F3E3B">
      <w:pPr>
        <w:spacing w:after="160"/>
        <w:rPr>
          <w:lang w:eastAsia="zh-CN"/>
        </w:rPr>
      </w:pPr>
      <w:r>
        <w:rPr>
          <w:lang w:eastAsia="zh-CN"/>
        </w:rPr>
        <w:br w:type="page"/>
      </w:r>
    </w:p>
    <w:p w14:paraId="5AE00F07" w14:textId="77777777" w:rsidR="00DF75C3" w:rsidRPr="002B2923" w:rsidRDefault="00DF75C3" w:rsidP="002B2923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eastAsia="微软雅黑" w:cs="Arial"/>
          <w:b/>
          <w:bCs/>
          <w:caps/>
          <w:color w:val="498FCF"/>
          <w:sz w:val="40"/>
          <w:szCs w:val="40"/>
          <w:lang w:eastAsia="zh-CN"/>
        </w:rPr>
      </w:pPr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lastRenderedPageBreak/>
        <w:t>Competitor REPORT SHEET</w:t>
      </w:r>
      <w:r w:rsidR="00F130BA">
        <w:rPr>
          <w:rFonts w:eastAsia="微软雅黑" w:cs="Arial"/>
          <w:b/>
          <w:bCs/>
          <w:caps/>
          <w:color w:val="498FCF"/>
          <w:sz w:val="40"/>
          <w:szCs w:val="40"/>
        </w:rPr>
        <w:t xml:space="preserve"> </w:t>
      </w:r>
      <w:proofErr w:type="spellStart"/>
      <w:r w:rsidRPr="002B2923">
        <w:rPr>
          <w:rFonts w:eastAsia="微软雅黑" w:cs="Arial" w:hint="eastAsia"/>
          <w:b/>
          <w:bCs/>
          <w:caps/>
          <w:color w:val="498FCF"/>
          <w:sz w:val="40"/>
          <w:szCs w:val="40"/>
        </w:rPr>
        <w:t>选手报告单</w:t>
      </w:r>
      <w:proofErr w:type="spellEnd"/>
    </w:p>
    <w:p w14:paraId="60AD734E" w14:textId="77777777" w:rsidR="002A7D71" w:rsidRPr="002A7D71" w:rsidRDefault="002A7D71" w:rsidP="002A7D71">
      <w:pPr>
        <w:keepNext/>
        <w:keepLines/>
        <w:spacing w:line="240" w:lineRule="auto"/>
        <w:rPr>
          <w:rFonts w:ascii="微软雅黑" w:eastAsia="微软雅黑" w:hAnsi="微软雅黑" w:cs="Arial"/>
          <w:caps/>
          <w:color w:val="000000"/>
          <w:sz w:val="28"/>
          <w:szCs w:val="28"/>
          <w:lang w:eastAsia="zh-CN"/>
        </w:rPr>
      </w:pPr>
      <w:r w:rsidRPr="002A7D71">
        <w:rPr>
          <w:rFonts w:ascii="微软雅黑" w:eastAsia="微软雅黑" w:hAnsi="微软雅黑" w:cs="Arial" w:hint="eastAsia"/>
          <w:caps/>
          <w:color w:val="000000"/>
          <w:sz w:val="28"/>
          <w:szCs w:val="28"/>
          <w:lang w:eastAsia="zh-CN"/>
        </w:rPr>
        <w:t>一、测试记录单</w:t>
      </w:r>
    </w:p>
    <w:tbl>
      <w:tblPr>
        <w:tblStyle w:val="TableGrid"/>
        <w:tblW w:w="9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4"/>
      </w:tblGrid>
      <w:tr w:rsidR="002A7D71" w:rsidRPr="002A7D71" w14:paraId="5E3632FD" w14:textId="77777777" w:rsidTr="00F23340">
        <w:trPr>
          <w:trHeight w:val="567"/>
          <w:jc w:val="center"/>
        </w:trPr>
        <w:tc>
          <w:tcPr>
            <w:tcW w:w="9616" w:type="dxa"/>
            <w:gridSpan w:val="4"/>
            <w:shd w:val="clear" w:color="auto" w:fill="E2EFD9" w:themeFill="accent6" w:themeFillTint="33"/>
            <w:vAlign w:val="center"/>
          </w:tcPr>
          <w:p w14:paraId="792D6986" w14:textId="77777777" w:rsidR="002A7D71" w:rsidRPr="00F23340" w:rsidRDefault="00F23340" w:rsidP="00612B86">
            <w:pPr>
              <w:spacing w:after="0"/>
              <w:ind w:left="1"/>
              <w:jc w:val="both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F23340">
              <w:rPr>
                <w:rFonts w:ascii="微软雅黑" w:eastAsia="微软雅黑" w:hAnsi="微软雅黑" w:cs="Arial"/>
                <w:b/>
                <w:sz w:val="21"/>
                <w:szCs w:val="21"/>
                <w:lang w:eastAsia="zh-CN"/>
              </w:rPr>
              <w:t>1</w:t>
            </w:r>
            <w:r w:rsidR="002A7D71" w:rsidRPr="00F23340">
              <w:rPr>
                <w:rFonts w:ascii="微软雅黑" w:eastAsia="微软雅黑" w:hAnsi="微软雅黑" w:cs="Arial"/>
                <w:b/>
                <w:sz w:val="21"/>
                <w:szCs w:val="21"/>
                <w:lang w:eastAsia="zh-CN"/>
              </w:rPr>
              <w:t xml:space="preserve">. </w:t>
            </w:r>
            <w:r w:rsidR="002A7D71" w:rsidRPr="00F23340">
              <w:rPr>
                <w:rFonts w:ascii="微软雅黑" w:eastAsia="微软雅黑" w:hAnsi="微软雅黑" w:cs="Arial" w:hint="eastAsia"/>
                <w:b/>
                <w:sz w:val="21"/>
                <w:szCs w:val="21"/>
                <w:lang w:eastAsia="zh-CN"/>
              </w:rPr>
              <w:t>气缸压力测试</w:t>
            </w:r>
            <w:r w:rsidRPr="00F23340">
              <w:rPr>
                <w:rFonts w:ascii="微软雅黑" w:eastAsia="微软雅黑" w:hAnsi="微软雅黑" w:cs="Arial" w:hint="eastAsia"/>
                <w:b/>
                <w:sz w:val="21"/>
                <w:szCs w:val="21"/>
                <w:lang w:eastAsia="zh-CN"/>
              </w:rPr>
              <w:t>-干式</w:t>
            </w:r>
          </w:p>
        </w:tc>
      </w:tr>
      <w:tr w:rsidR="00457C4F" w:rsidRPr="002A7D71" w14:paraId="16948441" w14:textId="77777777" w:rsidTr="007437B1">
        <w:trPr>
          <w:trHeight w:val="567"/>
          <w:jc w:val="center"/>
        </w:trPr>
        <w:tc>
          <w:tcPr>
            <w:tcW w:w="2404" w:type="dxa"/>
            <w:vAlign w:val="center"/>
          </w:tcPr>
          <w:p w14:paraId="604EF0BF" w14:textId="77777777" w:rsidR="00457C4F" w:rsidRPr="002A7D71" w:rsidRDefault="00457C4F" w:rsidP="002A7D71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标准规范</w:t>
            </w:r>
          </w:p>
        </w:tc>
        <w:tc>
          <w:tcPr>
            <w:tcW w:w="7212" w:type="dxa"/>
            <w:gridSpan w:val="3"/>
            <w:vAlign w:val="center"/>
          </w:tcPr>
          <w:p w14:paraId="4F76AB40" w14:textId="77777777" w:rsidR="00457C4F" w:rsidRPr="002A7D71" w:rsidRDefault="00457C4F" w:rsidP="002A7D71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:rsidR="00457C4F" w:rsidRPr="002A7D71" w14:paraId="763AF314" w14:textId="77777777" w:rsidTr="00F23340">
        <w:trPr>
          <w:trHeight w:val="567"/>
          <w:jc w:val="center"/>
        </w:trPr>
        <w:tc>
          <w:tcPr>
            <w:tcW w:w="2404" w:type="dxa"/>
            <w:vAlign w:val="center"/>
          </w:tcPr>
          <w:p w14:paraId="5AA26876" w14:textId="77777777" w:rsidR="00457C4F" w:rsidRPr="002A7D71" w:rsidRDefault="00457C4F" w:rsidP="00457C4F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1号气缸</w:t>
            </w:r>
          </w:p>
        </w:tc>
        <w:tc>
          <w:tcPr>
            <w:tcW w:w="2404" w:type="dxa"/>
            <w:vAlign w:val="center"/>
          </w:tcPr>
          <w:p w14:paraId="238E4F36" w14:textId="77777777" w:rsidR="00457C4F" w:rsidRPr="002A7D71" w:rsidRDefault="00457C4F" w:rsidP="00457C4F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2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号气缸</w:t>
            </w:r>
          </w:p>
        </w:tc>
        <w:tc>
          <w:tcPr>
            <w:tcW w:w="2404" w:type="dxa"/>
            <w:vAlign w:val="center"/>
          </w:tcPr>
          <w:p w14:paraId="25818404" w14:textId="77777777" w:rsidR="00457C4F" w:rsidRPr="002A7D71" w:rsidRDefault="00457C4F" w:rsidP="00457C4F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3号气缸</w:t>
            </w:r>
          </w:p>
        </w:tc>
        <w:tc>
          <w:tcPr>
            <w:tcW w:w="2404" w:type="dxa"/>
            <w:vAlign w:val="center"/>
          </w:tcPr>
          <w:p w14:paraId="74B2462C" w14:textId="77777777" w:rsidR="00457C4F" w:rsidRPr="002A7D71" w:rsidRDefault="00457C4F" w:rsidP="00457C4F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4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号气缸</w:t>
            </w:r>
          </w:p>
        </w:tc>
      </w:tr>
      <w:tr w:rsidR="00457C4F" w:rsidRPr="002A7D71" w14:paraId="74A15A3E" w14:textId="77777777" w:rsidTr="00457C4F">
        <w:trPr>
          <w:trHeight w:val="851"/>
          <w:jc w:val="center"/>
        </w:trPr>
        <w:tc>
          <w:tcPr>
            <w:tcW w:w="2404" w:type="dxa"/>
            <w:vAlign w:val="bottom"/>
          </w:tcPr>
          <w:p w14:paraId="4E8C3216" w14:textId="77777777" w:rsidR="00457C4F" w:rsidRPr="002A7D71" w:rsidRDefault="00457C4F" w:rsidP="00457C4F">
            <w:pPr>
              <w:spacing w:after="0" w:line="360" w:lineRule="auto"/>
              <w:ind w:rightChars="86" w:right="172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 xml:space="preserve"> B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ar</w:t>
            </w:r>
          </w:p>
        </w:tc>
        <w:tc>
          <w:tcPr>
            <w:tcW w:w="2404" w:type="dxa"/>
            <w:vAlign w:val="bottom"/>
          </w:tcPr>
          <w:p w14:paraId="736A5E84" w14:textId="77777777" w:rsidR="00457C4F" w:rsidRPr="002A7D71" w:rsidRDefault="00457C4F" w:rsidP="00457C4F">
            <w:pPr>
              <w:spacing w:after="0" w:line="360" w:lineRule="auto"/>
              <w:ind w:rightChars="82" w:right="16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B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ar</w:t>
            </w:r>
          </w:p>
        </w:tc>
        <w:tc>
          <w:tcPr>
            <w:tcW w:w="2404" w:type="dxa"/>
            <w:vAlign w:val="bottom"/>
          </w:tcPr>
          <w:p w14:paraId="52B8D6B4" w14:textId="77777777" w:rsidR="00457C4F" w:rsidRPr="002A7D71" w:rsidRDefault="00457C4F" w:rsidP="00457C4F">
            <w:pPr>
              <w:spacing w:after="0" w:line="360" w:lineRule="auto"/>
              <w:ind w:rightChars="82" w:right="16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 xml:space="preserve"> B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ar</w:t>
            </w:r>
          </w:p>
        </w:tc>
        <w:tc>
          <w:tcPr>
            <w:tcW w:w="2404" w:type="dxa"/>
            <w:vAlign w:val="bottom"/>
          </w:tcPr>
          <w:p w14:paraId="18118ED6" w14:textId="77777777" w:rsidR="00457C4F" w:rsidRPr="002A7D71" w:rsidRDefault="00457C4F" w:rsidP="00457C4F">
            <w:pPr>
              <w:spacing w:after="0" w:line="360" w:lineRule="auto"/>
              <w:ind w:rightChars="77" w:right="15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B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ar</w:t>
            </w:r>
          </w:p>
        </w:tc>
      </w:tr>
      <w:tr w:rsidR="00457C4F" w:rsidRPr="002A7D71" w14:paraId="522BDC28" w14:textId="77777777" w:rsidTr="00CC4198">
        <w:trPr>
          <w:trHeight w:val="737"/>
          <w:jc w:val="center"/>
        </w:trPr>
        <w:tc>
          <w:tcPr>
            <w:tcW w:w="2404" w:type="dxa"/>
            <w:vAlign w:val="center"/>
          </w:tcPr>
          <w:p w14:paraId="6D0FE6B2" w14:textId="77777777" w:rsidR="00457C4F" w:rsidRPr="002A7D71" w:rsidRDefault="00457C4F" w:rsidP="00457C4F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OK 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/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16122357" w14:textId="77777777" w:rsidR="00457C4F" w:rsidRPr="002A7D71" w:rsidRDefault="00457C4F" w:rsidP="00457C4F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OK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 xml:space="preserve">  / 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50E29101" w14:textId="77777777" w:rsidR="00457C4F" w:rsidRPr="002A7D71" w:rsidRDefault="00457C4F" w:rsidP="00457C4F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OK 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/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1EE1A962" w14:textId="77777777" w:rsidR="00457C4F" w:rsidRPr="002A7D71" w:rsidRDefault="00457C4F" w:rsidP="00457C4F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OK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 xml:space="preserve"> / 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</w:tr>
    </w:tbl>
    <w:p w14:paraId="77A9D646" w14:textId="77777777" w:rsidR="002A7D71" w:rsidRDefault="002A7D71" w:rsidP="00F23340">
      <w:pPr>
        <w:spacing w:after="0" w:line="360" w:lineRule="auto"/>
        <w:rPr>
          <w:rFonts w:ascii="宋体" w:hAnsi="宋体" w:cs="Arial"/>
          <w:bCs/>
          <w:color w:val="FFFFFF"/>
          <w:sz w:val="24"/>
          <w:szCs w:val="24"/>
          <w:lang w:val="it-IT" w:eastAsia="zh-CN"/>
        </w:rPr>
      </w:pPr>
    </w:p>
    <w:tbl>
      <w:tblPr>
        <w:tblStyle w:val="TableGrid"/>
        <w:tblW w:w="9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4"/>
      </w:tblGrid>
      <w:tr w:rsidR="00F23340" w:rsidRPr="002A7D71" w14:paraId="71B7BA68" w14:textId="77777777" w:rsidTr="00F23340">
        <w:trPr>
          <w:trHeight w:val="567"/>
          <w:jc w:val="center"/>
        </w:trPr>
        <w:tc>
          <w:tcPr>
            <w:tcW w:w="9616" w:type="dxa"/>
            <w:gridSpan w:val="4"/>
            <w:shd w:val="clear" w:color="auto" w:fill="E2EFD9" w:themeFill="accent6" w:themeFillTint="33"/>
            <w:vAlign w:val="center"/>
          </w:tcPr>
          <w:p w14:paraId="498E4346" w14:textId="77777777" w:rsidR="00F23340" w:rsidRPr="00F23340" w:rsidRDefault="00F23340" w:rsidP="00BE06DB">
            <w:pPr>
              <w:spacing w:after="0"/>
              <w:ind w:left="1"/>
              <w:jc w:val="both"/>
              <w:rPr>
                <w:rFonts w:ascii="微软雅黑" w:eastAsia="微软雅黑" w:hAnsi="微软雅黑" w:cs="Arial"/>
                <w:b/>
                <w:sz w:val="21"/>
                <w:szCs w:val="21"/>
                <w:lang w:eastAsia="zh-CN"/>
              </w:rPr>
            </w:pPr>
            <w:r w:rsidRPr="00F23340">
              <w:rPr>
                <w:rFonts w:ascii="微软雅黑" w:eastAsia="微软雅黑" w:hAnsi="微软雅黑" w:cs="Arial"/>
                <w:b/>
                <w:sz w:val="21"/>
                <w:szCs w:val="21"/>
                <w:lang w:eastAsia="zh-CN"/>
              </w:rPr>
              <w:t xml:space="preserve">2. </w:t>
            </w:r>
            <w:r w:rsidRPr="00F23340">
              <w:rPr>
                <w:rFonts w:ascii="微软雅黑" w:eastAsia="微软雅黑" w:hAnsi="微软雅黑" w:cs="Arial" w:hint="eastAsia"/>
                <w:b/>
                <w:sz w:val="21"/>
                <w:szCs w:val="21"/>
                <w:lang w:eastAsia="zh-CN"/>
              </w:rPr>
              <w:t>气缸压力测试-湿式（根据需要）</w:t>
            </w:r>
          </w:p>
        </w:tc>
      </w:tr>
      <w:tr w:rsidR="00F23340" w:rsidRPr="002A7D71" w14:paraId="50FF4DBA" w14:textId="77777777" w:rsidTr="00F23340">
        <w:trPr>
          <w:trHeight w:val="567"/>
          <w:jc w:val="center"/>
        </w:trPr>
        <w:tc>
          <w:tcPr>
            <w:tcW w:w="2404" w:type="dxa"/>
            <w:vAlign w:val="center"/>
          </w:tcPr>
          <w:p w14:paraId="307709CA" w14:textId="77777777" w:rsidR="00F23340" w:rsidRPr="002A7D71" w:rsidRDefault="00F23340" w:rsidP="00BE06DB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1号气缸</w:t>
            </w:r>
          </w:p>
        </w:tc>
        <w:tc>
          <w:tcPr>
            <w:tcW w:w="2404" w:type="dxa"/>
            <w:vAlign w:val="center"/>
          </w:tcPr>
          <w:p w14:paraId="61BF5456" w14:textId="77777777" w:rsidR="00F23340" w:rsidRPr="002A7D71" w:rsidRDefault="00F23340" w:rsidP="00BE06DB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2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号气缸</w:t>
            </w:r>
          </w:p>
        </w:tc>
        <w:tc>
          <w:tcPr>
            <w:tcW w:w="2404" w:type="dxa"/>
            <w:vAlign w:val="center"/>
          </w:tcPr>
          <w:p w14:paraId="04134BCD" w14:textId="77777777" w:rsidR="00F23340" w:rsidRPr="002A7D71" w:rsidRDefault="00F23340" w:rsidP="00BE06DB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3号气缸</w:t>
            </w:r>
          </w:p>
        </w:tc>
        <w:tc>
          <w:tcPr>
            <w:tcW w:w="2404" w:type="dxa"/>
            <w:vAlign w:val="center"/>
          </w:tcPr>
          <w:p w14:paraId="734FA1CE" w14:textId="77777777" w:rsidR="00F23340" w:rsidRPr="002A7D71" w:rsidRDefault="00F23340" w:rsidP="00BE06DB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4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号气缸</w:t>
            </w:r>
          </w:p>
        </w:tc>
      </w:tr>
      <w:tr w:rsidR="00F23340" w:rsidRPr="002A7D71" w14:paraId="52686AEA" w14:textId="77777777" w:rsidTr="00457C4F">
        <w:trPr>
          <w:trHeight w:val="851"/>
          <w:jc w:val="center"/>
        </w:trPr>
        <w:tc>
          <w:tcPr>
            <w:tcW w:w="2404" w:type="dxa"/>
            <w:vAlign w:val="bottom"/>
          </w:tcPr>
          <w:p w14:paraId="6D55B601" w14:textId="77777777" w:rsidR="00F23340" w:rsidRPr="002A7D71" w:rsidRDefault="00F23340" w:rsidP="00BE06DB">
            <w:pPr>
              <w:spacing w:after="0" w:line="360" w:lineRule="auto"/>
              <w:ind w:rightChars="86" w:right="172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 xml:space="preserve"> B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ar</w:t>
            </w:r>
          </w:p>
        </w:tc>
        <w:tc>
          <w:tcPr>
            <w:tcW w:w="2404" w:type="dxa"/>
            <w:vAlign w:val="bottom"/>
          </w:tcPr>
          <w:p w14:paraId="0C34319D" w14:textId="77777777" w:rsidR="00F23340" w:rsidRPr="002A7D71" w:rsidRDefault="00F23340" w:rsidP="00BE06DB">
            <w:pPr>
              <w:spacing w:after="0" w:line="360" w:lineRule="auto"/>
              <w:ind w:rightChars="82" w:right="16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B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ar</w:t>
            </w:r>
          </w:p>
        </w:tc>
        <w:tc>
          <w:tcPr>
            <w:tcW w:w="2404" w:type="dxa"/>
            <w:vAlign w:val="bottom"/>
          </w:tcPr>
          <w:p w14:paraId="49600137" w14:textId="77777777" w:rsidR="00F23340" w:rsidRPr="002A7D71" w:rsidRDefault="00F23340" w:rsidP="00BE06DB">
            <w:pPr>
              <w:spacing w:after="0" w:line="360" w:lineRule="auto"/>
              <w:ind w:rightChars="82" w:right="16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 xml:space="preserve"> B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ar</w:t>
            </w:r>
          </w:p>
        </w:tc>
        <w:tc>
          <w:tcPr>
            <w:tcW w:w="2404" w:type="dxa"/>
            <w:vAlign w:val="bottom"/>
          </w:tcPr>
          <w:p w14:paraId="031B8921" w14:textId="77777777" w:rsidR="00F23340" w:rsidRPr="002A7D71" w:rsidRDefault="00F23340" w:rsidP="00BE06DB">
            <w:pPr>
              <w:spacing w:after="0" w:line="360" w:lineRule="auto"/>
              <w:ind w:rightChars="77" w:right="15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B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ar</w:t>
            </w:r>
          </w:p>
        </w:tc>
      </w:tr>
      <w:tr w:rsidR="00F23340" w:rsidRPr="002A7D71" w14:paraId="110488CF" w14:textId="77777777" w:rsidTr="00BE06DB">
        <w:trPr>
          <w:trHeight w:val="737"/>
          <w:jc w:val="center"/>
        </w:trPr>
        <w:tc>
          <w:tcPr>
            <w:tcW w:w="2404" w:type="dxa"/>
            <w:vAlign w:val="center"/>
          </w:tcPr>
          <w:p w14:paraId="0ADA6822" w14:textId="77777777" w:rsidR="00F23340" w:rsidRPr="002A7D71" w:rsidRDefault="00F23340" w:rsidP="00BE06DB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OK 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/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77D991A7" w14:textId="77777777" w:rsidR="00F23340" w:rsidRPr="002A7D71" w:rsidRDefault="00F23340" w:rsidP="00BE06DB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OK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 xml:space="preserve">  / 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70B5A16F" w14:textId="77777777" w:rsidR="00F23340" w:rsidRPr="002A7D71" w:rsidRDefault="00F23340" w:rsidP="00BE06DB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OK 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/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02FF2394" w14:textId="77777777" w:rsidR="00F23340" w:rsidRPr="002A7D71" w:rsidRDefault="00F23340" w:rsidP="00BE06DB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OK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 xml:space="preserve"> / 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</w:tr>
    </w:tbl>
    <w:p w14:paraId="76012ED6" w14:textId="77777777" w:rsidR="00F23340" w:rsidRPr="002A7D71" w:rsidRDefault="00F23340" w:rsidP="00F23340">
      <w:pPr>
        <w:spacing w:after="0" w:line="360" w:lineRule="auto"/>
        <w:rPr>
          <w:rFonts w:ascii="宋体" w:hAnsi="宋体" w:cs="Arial"/>
          <w:bCs/>
          <w:color w:val="FFFFFF"/>
          <w:sz w:val="24"/>
          <w:szCs w:val="24"/>
          <w:lang w:val="it-IT" w:eastAsia="zh-CN"/>
        </w:rPr>
      </w:pPr>
    </w:p>
    <w:tbl>
      <w:tblPr>
        <w:tblStyle w:val="TableGrid"/>
        <w:tblW w:w="9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4"/>
      </w:tblGrid>
      <w:tr w:rsidR="002A7D71" w:rsidRPr="002A7D71" w14:paraId="0158937E" w14:textId="77777777" w:rsidTr="00F23340">
        <w:trPr>
          <w:trHeight w:val="567"/>
          <w:jc w:val="center"/>
        </w:trPr>
        <w:tc>
          <w:tcPr>
            <w:tcW w:w="9616" w:type="dxa"/>
            <w:gridSpan w:val="4"/>
            <w:shd w:val="clear" w:color="auto" w:fill="E2EFD9" w:themeFill="accent6" w:themeFillTint="33"/>
            <w:vAlign w:val="center"/>
          </w:tcPr>
          <w:p w14:paraId="266EBD15" w14:textId="77777777" w:rsidR="002A7D71" w:rsidRPr="00F23340" w:rsidRDefault="00F23340" w:rsidP="002A7D71">
            <w:pPr>
              <w:spacing w:after="0"/>
              <w:ind w:left="1"/>
              <w:jc w:val="both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F23340">
              <w:rPr>
                <w:rFonts w:ascii="微软雅黑" w:eastAsia="微软雅黑" w:hAnsi="微软雅黑" w:cs="Arial"/>
                <w:b/>
                <w:sz w:val="21"/>
                <w:szCs w:val="21"/>
                <w:lang w:eastAsia="zh-CN"/>
              </w:rPr>
              <w:t>3</w:t>
            </w:r>
            <w:r w:rsidR="002A7D71" w:rsidRPr="00F23340">
              <w:rPr>
                <w:rFonts w:ascii="微软雅黑" w:eastAsia="微软雅黑" w:hAnsi="微软雅黑" w:cs="Arial"/>
                <w:b/>
                <w:sz w:val="21"/>
                <w:szCs w:val="21"/>
                <w:lang w:eastAsia="zh-CN"/>
              </w:rPr>
              <w:t xml:space="preserve">. </w:t>
            </w:r>
            <w:r w:rsidR="002A7D71" w:rsidRPr="00F23340">
              <w:rPr>
                <w:rFonts w:ascii="微软雅黑" w:eastAsia="微软雅黑" w:hAnsi="微软雅黑" w:cs="Arial" w:hint="eastAsia"/>
                <w:b/>
                <w:sz w:val="21"/>
                <w:szCs w:val="21"/>
                <w:lang w:eastAsia="zh-CN"/>
              </w:rPr>
              <w:t>气缸泄漏测试</w:t>
            </w:r>
          </w:p>
        </w:tc>
      </w:tr>
      <w:tr w:rsidR="00457C4F" w:rsidRPr="002A7D71" w14:paraId="7FF698A1" w14:textId="77777777" w:rsidTr="003A73A7">
        <w:trPr>
          <w:trHeight w:val="737"/>
          <w:jc w:val="center"/>
        </w:trPr>
        <w:tc>
          <w:tcPr>
            <w:tcW w:w="2404" w:type="dxa"/>
            <w:vAlign w:val="center"/>
          </w:tcPr>
          <w:p w14:paraId="3E1EF97A" w14:textId="77777777" w:rsidR="00457C4F" w:rsidRPr="002A7D71" w:rsidRDefault="00457C4F" w:rsidP="002A7D71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标准规范</w:t>
            </w:r>
          </w:p>
        </w:tc>
        <w:tc>
          <w:tcPr>
            <w:tcW w:w="7212" w:type="dxa"/>
            <w:gridSpan w:val="3"/>
            <w:vAlign w:val="center"/>
          </w:tcPr>
          <w:p w14:paraId="455599B5" w14:textId="77777777" w:rsidR="00457C4F" w:rsidRPr="002A7D71" w:rsidRDefault="00457C4F" w:rsidP="002A7D71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:rsidR="00457C4F" w:rsidRPr="002A7D71" w14:paraId="4E2C9D30" w14:textId="77777777" w:rsidTr="00CC4198">
        <w:trPr>
          <w:trHeight w:val="737"/>
          <w:jc w:val="center"/>
        </w:trPr>
        <w:tc>
          <w:tcPr>
            <w:tcW w:w="2404" w:type="dxa"/>
            <w:vAlign w:val="center"/>
          </w:tcPr>
          <w:p w14:paraId="324A5D90" w14:textId="77777777" w:rsidR="00457C4F" w:rsidRPr="002A7D71" w:rsidRDefault="00457C4F" w:rsidP="00457C4F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1号气缸</w:t>
            </w:r>
          </w:p>
        </w:tc>
        <w:tc>
          <w:tcPr>
            <w:tcW w:w="2404" w:type="dxa"/>
            <w:vAlign w:val="center"/>
          </w:tcPr>
          <w:p w14:paraId="69F42790" w14:textId="77777777" w:rsidR="00457C4F" w:rsidRPr="002A7D71" w:rsidRDefault="00457C4F" w:rsidP="00457C4F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2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号气缸</w:t>
            </w:r>
          </w:p>
        </w:tc>
        <w:tc>
          <w:tcPr>
            <w:tcW w:w="2404" w:type="dxa"/>
            <w:vAlign w:val="center"/>
          </w:tcPr>
          <w:p w14:paraId="569EBFBD" w14:textId="77777777" w:rsidR="00457C4F" w:rsidRPr="002A7D71" w:rsidRDefault="00457C4F" w:rsidP="00457C4F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3号气缸</w:t>
            </w:r>
          </w:p>
        </w:tc>
        <w:tc>
          <w:tcPr>
            <w:tcW w:w="2404" w:type="dxa"/>
            <w:vAlign w:val="center"/>
          </w:tcPr>
          <w:p w14:paraId="232E9C3D" w14:textId="77777777" w:rsidR="00457C4F" w:rsidRPr="002A7D71" w:rsidRDefault="00457C4F" w:rsidP="00457C4F">
            <w:pPr>
              <w:spacing w:after="0"/>
              <w:ind w:leftChars="-75" w:left="-1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  <w:t>4</w:t>
            </w: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号气缸</w:t>
            </w:r>
          </w:p>
        </w:tc>
      </w:tr>
      <w:tr w:rsidR="00457C4F" w:rsidRPr="002A7D71" w14:paraId="393EA601" w14:textId="77777777" w:rsidTr="00457C4F">
        <w:trPr>
          <w:trHeight w:val="851"/>
          <w:jc w:val="center"/>
        </w:trPr>
        <w:tc>
          <w:tcPr>
            <w:tcW w:w="2404" w:type="dxa"/>
            <w:vAlign w:val="bottom"/>
          </w:tcPr>
          <w:p w14:paraId="209709CA" w14:textId="77777777" w:rsidR="00457C4F" w:rsidRPr="002A7D71" w:rsidRDefault="00457C4F" w:rsidP="00457C4F">
            <w:pPr>
              <w:spacing w:after="0" w:line="360" w:lineRule="auto"/>
              <w:ind w:rightChars="86" w:right="172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2404" w:type="dxa"/>
            <w:vAlign w:val="bottom"/>
          </w:tcPr>
          <w:p w14:paraId="5D5F4B92" w14:textId="77777777" w:rsidR="00457C4F" w:rsidRPr="002A7D71" w:rsidRDefault="00457C4F" w:rsidP="00457C4F">
            <w:pPr>
              <w:spacing w:after="0" w:line="360" w:lineRule="auto"/>
              <w:ind w:rightChars="82" w:right="16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2404" w:type="dxa"/>
            <w:vAlign w:val="bottom"/>
          </w:tcPr>
          <w:p w14:paraId="2BE2FAEE" w14:textId="77777777" w:rsidR="00457C4F" w:rsidRPr="002A7D71" w:rsidRDefault="00457C4F" w:rsidP="00457C4F">
            <w:pPr>
              <w:spacing w:after="0" w:line="360" w:lineRule="auto"/>
              <w:ind w:rightChars="82" w:right="16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2404" w:type="dxa"/>
            <w:vAlign w:val="bottom"/>
          </w:tcPr>
          <w:p w14:paraId="3DC13C9A" w14:textId="77777777" w:rsidR="00457C4F" w:rsidRPr="002A7D71" w:rsidRDefault="00457C4F" w:rsidP="00457C4F">
            <w:pPr>
              <w:spacing w:after="0" w:line="360" w:lineRule="auto"/>
              <w:ind w:rightChars="77" w:right="154"/>
              <w:jc w:val="right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  <w:lang w:eastAsia="zh-CN"/>
              </w:rPr>
              <w:t>%</w:t>
            </w:r>
          </w:p>
        </w:tc>
      </w:tr>
      <w:tr w:rsidR="00457C4F" w:rsidRPr="002A7D71" w14:paraId="130690CA" w14:textId="77777777" w:rsidTr="00CC4198">
        <w:trPr>
          <w:trHeight w:val="737"/>
          <w:jc w:val="center"/>
        </w:trPr>
        <w:tc>
          <w:tcPr>
            <w:tcW w:w="2404" w:type="dxa"/>
            <w:vAlign w:val="center"/>
          </w:tcPr>
          <w:p w14:paraId="337347D6" w14:textId="77777777" w:rsidR="00457C4F" w:rsidRPr="002A7D71" w:rsidRDefault="00457C4F" w:rsidP="00457C4F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  <w:lang w:eastAsia="zh-CN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OK 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 xml:space="preserve">/  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68979D8E" w14:textId="77777777" w:rsidR="00457C4F" w:rsidRPr="002A7D71" w:rsidRDefault="00457C4F" w:rsidP="00457C4F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OK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 xml:space="preserve">/  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1B842F00" w14:textId="77777777" w:rsidR="00457C4F" w:rsidRPr="002A7D71" w:rsidRDefault="00457C4F" w:rsidP="00457C4F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OK 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 xml:space="preserve">/  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  <w:tc>
          <w:tcPr>
            <w:tcW w:w="2404" w:type="dxa"/>
            <w:vAlign w:val="center"/>
          </w:tcPr>
          <w:p w14:paraId="390BC162" w14:textId="77777777" w:rsidR="00457C4F" w:rsidRPr="002A7D71" w:rsidRDefault="00457C4F" w:rsidP="00457C4F">
            <w:pPr>
              <w:spacing w:after="0"/>
              <w:ind w:leftChars="-75" w:left="-1" w:rightChars="-55" w:right="-110" w:hangingChars="71" w:hanging="149"/>
              <w:jc w:val="center"/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</w:pP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OK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  <w:lang w:eastAsia="zh-CN"/>
              </w:rPr>
              <w:t xml:space="preserve">/  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>N</w:t>
            </w:r>
            <w:r w:rsidRPr="002A7D71">
              <w:rPr>
                <w:rFonts w:ascii="微软雅黑" w:eastAsia="微软雅黑" w:hAnsi="微软雅黑" w:cs="Arial" w:hint="eastAsia"/>
                <w:color w:val="000000"/>
                <w:sz w:val="21"/>
                <w:szCs w:val="21"/>
              </w:rPr>
              <w:t>ot</w:t>
            </w:r>
            <w:r w:rsidRPr="002A7D71">
              <w:rPr>
                <w:rFonts w:ascii="微软雅黑" w:eastAsia="微软雅黑" w:hAnsi="微软雅黑" w:cs="Arial"/>
                <w:color w:val="000000"/>
                <w:sz w:val="21"/>
                <w:szCs w:val="21"/>
              </w:rPr>
              <w:t xml:space="preserve"> OK</w:t>
            </w:r>
            <w:r w:rsidRPr="002A7D71">
              <w:rPr>
                <w:rFonts w:ascii="微软雅黑" w:eastAsia="微软雅黑" w:hAnsi="微软雅黑" w:cs="Arial"/>
                <w:color w:val="000000"/>
                <w:sz w:val="28"/>
                <w:szCs w:val="28"/>
              </w:rPr>
              <w:t xml:space="preserve"> □</w:t>
            </w:r>
          </w:p>
        </w:tc>
      </w:tr>
    </w:tbl>
    <w:p w14:paraId="7DED5418" w14:textId="77777777" w:rsidR="002A7D71" w:rsidRDefault="002A7D71" w:rsidP="002A7D71">
      <w:pPr>
        <w:keepNext/>
        <w:keepLines/>
        <w:spacing w:line="240" w:lineRule="auto"/>
        <w:rPr>
          <w:rFonts w:ascii="微软雅黑" w:eastAsia="微软雅黑" w:hAnsi="微软雅黑" w:cs="Arial"/>
          <w:caps/>
          <w:color w:val="000000"/>
          <w:sz w:val="28"/>
          <w:szCs w:val="28"/>
          <w:lang w:eastAsia="zh-CN"/>
        </w:rPr>
      </w:pPr>
      <w:r w:rsidRPr="002A7D71">
        <w:rPr>
          <w:rFonts w:ascii="微软雅黑" w:eastAsia="微软雅黑" w:hAnsi="微软雅黑" w:cs="Arial" w:hint="eastAsia"/>
          <w:caps/>
          <w:color w:val="000000"/>
          <w:sz w:val="28"/>
          <w:szCs w:val="28"/>
          <w:lang w:eastAsia="zh-CN"/>
        </w:rPr>
        <w:lastRenderedPageBreak/>
        <w:t>二、故障记录单</w:t>
      </w:r>
    </w:p>
    <w:tbl>
      <w:tblPr>
        <w:tblStyle w:val="ae"/>
        <w:tblW w:w="9662" w:type="dxa"/>
        <w:jc w:val="center"/>
        <w:tblLayout w:type="fixed"/>
        <w:tblLook w:val="04A0" w:firstRow="1" w:lastRow="0" w:firstColumn="1" w:lastColumn="0" w:noHBand="0" w:noVBand="1"/>
      </w:tblPr>
      <w:tblGrid>
        <w:gridCol w:w="721"/>
        <w:gridCol w:w="3969"/>
        <w:gridCol w:w="1276"/>
        <w:gridCol w:w="1276"/>
        <w:gridCol w:w="2420"/>
      </w:tblGrid>
      <w:tr w:rsidR="002B398B" w:rsidRPr="007D64B3" w14:paraId="0BA95CD9" w14:textId="77777777" w:rsidTr="009808E5">
        <w:trPr>
          <w:trHeight w:val="567"/>
          <w:jc w:val="center"/>
        </w:trPr>
        <w:tc>
          <w:tcPr>
            <w:tcW w:w="721" w:type="dxa"/>
            <w:shd w:val="clear" w:color="auto" w:fill="79D750"/>
            <w:vAlign w:val="center"/>
          </w:tcPr>
          <w:p w14:paraId="14C01E33" w14:textId="77777777" w:rsidR="002B398B" w:rsidRPr="007D64B3" w:rsidRDefault="002B398B" w:rsidP="009808E5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序号</w:t>
            </w:r>
          </w:p>
        </w:tc>
        <w:tc>
          <w:tcPr>
            <w:tcW w:w="3969" w:type="dxa"/>
            <w:shd w:val="clear" w:color="auto" w:fill="79D750"/>
            <w:vAlign w:val="center"/>
          </w:tcPr>
          <w:p w14:paraId="29533936" w14:textId="77777777" w:rsidR="002B398B" w:rsidRPr="007D64B3" w:rsidRDefault="002B398B" w:rsidP="009808E5">
            <w:pPr>
              <w:spacing w:after="0"/>
              <w:jc w:val="center"/>
              <w:rPr>
                <w:rFonts w:ascii="微软雅黑" w:eastAsia="微软雅黑" w:hAnsi="微软雅黑"/>
                <w:sz w:val="24"/>
              </w:rPr>
            </w:pPr>
            <w:proofErr w:type="spellStart"/>
            <w:r w:rsidRPr="002F1233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故障</w:t>
            </w:r>
            <w:proofErr w:type="spellEnd"/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  <w:lang w:eastAsia="zh-CN"/>
              </w:rPr>
              <w:t>记录</w:t>
            </w:r>
          </w:p>
        </w:tc>
        <w:tc>
          <w:tcPr>
            <w:tcW w:w="1276" w:type="dxa"/>
            <w:shd w:val="clear" w:color="auto" w:fill="79D750"/>
            <w:vAlign w:val="center"/>
          </w:tcPr>
          <w:p w14:paraId="78C6864F" w14:textId="77777777" w:rsidR="002B398B" w:rsidRPr="00CC6010" w:rsidRDefault="002B398B" w:rsidP="009808E5">
            <w:pPr>
              <w:spacing w:after="0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24"/>
              </w:rPr>
            </w:pPr>
            <w:proofErr w:type="spellStart"/>
            <w:r w:rsidRPr="00CC6010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维修</w:t>
            </w:r>
            <w:proofErr w:type="spellEnd"/>
          </w:p>
        </w:tc>
        <w:tc>
          <w:tcPr>
            <w:tcW w:w="1276" w:type="dxa"/>
            <w:shd w:val="clear" w:color="auto" w:fill="79D750"/>
            <w:vAlign w:val="center"/>
          </w:tcPr>
          <w:p w14:paraId="731B7FA7" w14:textId="77777777" w:rsidR="002B398B" w:rsidRPr="00CC6010" w:rsidRDefault="002B398B" w:rsidP="009808E5">
            <w:pPr>
              <w:spacing w:after="0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24"/>
              </w:rPr>
            </w:pPr>
            <w:proofErr w:type="spellStart"/>
            <w:r w:rsidRPr="00CC6010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更换</w:t>
            </w:r>
            <w:proofErr w:type="spellEnd"/>
          </w:p>
        </w:tc>
        <w:tc>
          <w:tcPr>
            <w:tcW w:w="2420" w:type="dxa"/>
            <w:shd w:val="clear" w:color="auto" w:fill="79D750"/>
            <w:vAlign w:val="center"/>
          </w:tcPr>
          <w:p w14:paraId="00FD2CB9" w14:textId="77777777" w:rsidR="002B398B" w:rsidRPr="007D64B3" w:rsidRDefault="002B398B" w:rsidP="009808E5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备注</w:t>
            </w:r>
          </w:p>
        </w:tc>
      </w:tr>
      <w:tr w:rsidR="002B398B" w:rsidRPr="00F14B60" w14:paraId="12EC7461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7B5BA7AD" w14:textId="77777777" w:rsidR="002B398B" w:rsidRPr="00AC48E7" w:rsidRDefault="002B398B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</w:p>
        </w:tc>
        <w:tc>
          <w:tcPr>
            <w:tcW w:w="3969" w:type="dxa"/>
            <w:vAlign w:val="center"/>
          </w:tcPr>
          <w:p w14:paraId="063CA20F" w14:textId="77777777" w:rsidR="002B398B" w:rsidRPr="007B177C" w:rsidRDefault="002B398B" w:rsidP="009808E5">
            <w:pPr>
              <w:spacing w:after="0"/>
              <w:rPr>
                <w:rFonts w:ascii="仿宋" w:eastAsia="仿宋" w:hAnsi="仿宋" w:cs="Arial Unicode MS"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5F21BB3E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C19104B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5892CDC2" w14:textId="77777777" w:rsidR="002B398B" w:rsidRPr="007B177C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sz w:val="24"/>
                <w:lang w:eastAsia="zh-CN"/>
              </w:rPr>
            </w:pPr>
          </w:p>
        </w:tc>
      </w:tr>
      <w:tr w:rsidR="002B398B" w:rsidRPr="00F14B60" w14:paraId="57E10617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14396C1B" w14:textId="77777777" w:rsidR="002B398B" w:rsidRDefault="002B398B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2</w:t>
            </w:r>
          </w:p>
        </w:tc>
        <w:tc>
          <w:tcPr>
            <w:tcW w:w="3969" w:type="dxa"/>
            <w:vAlign w:val="center"/>
          </w:tcPr>
          <w:p w14:paraId="79F50A7E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8A076F0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EFFB612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42F8A50F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2B398B" w:rsidRPr="00F14B60" w14:paraId="6EA3DAEA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6EB391CB" w14:textId="77777777" w:rsidR="002B398B" w:rsidRDefault="002B398B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3</w:t>
            </w:r>
          </w:p>
        </w:tc>
        <w:tc>
          <w:tcPr>
            <w:tcW w:w="3969" w:type="dxa"/>
            <w:vAlign w:val="center"/>
          </w:tcPr>
          <w:p w14:paraId="79ED1918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17E8B3C5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55453E65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5C777A83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2B398B" w:rsidRPr="00F14B60" w14:paraId="0ABA4288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1F122F5B" w14:textId="77777777" w:rsidR="002B398B" w:rsidRDefault="002B398B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4</w:t>
            </w:r>
          </w:p>
        </w:tc>
        <w:tc>
          <w:tcPr>
            <w:tcW w:w="3969" w:type="dxa"/>
            <w:vAlign w:val="center"/>
          </w:tcPr>
          <w:p w14:paraId="17AF82B7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33652FD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161A89B5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13219769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2B398B" w:rsidRPr="00F14B60" w14:paraId="207F7118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26971567" w14:textId="77777777" w:rsidR="002B398B" w:rsidRDefault="002B398B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5</w:t>
            </w:r>
          </w:p>
        </w:tc>
        <w:tc>
          <w:tcPr>
            <w:tcW w:w="3969" w:type="dxa"/>
            <w:vAlign w:val="center"/>
          </w:tcPr>
          <w:p w14:paraId="0D1CDA87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6F812CF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15F657A8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268D944F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2B398B" w:rsidRPr="00F14B60" w14:paraId="4CEFE27D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542269C1" w14:textId="77777777" w:rsidR="002B398B" w:rsidRDefault="002B398B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6</w:t>
            </w:r>
          </w:p>
        </w:tc>
        <w:tc>
          <w:tcPr>
            <w:tcW w:w="3969" w:type="dxa"/>
            <w:vAlign w:val="center"/>
          </w:tcPr>
          <w:p w14:paraId="473FE841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79BDE8F7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059F4664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4A5C2B24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2B398B" w:rsidRPr="00F14B60" w14:paraId="76976D9D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29D0AA28" w14:textId="77777777" w:rsidR="002B398B" w:rsidRDefault="002B398B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7</w:t>
            </w:r>
          </w:p>
        </w:tc>
        <w:tc>
          <w:tcPr>
            <w:tcW w:w="3969" w:type="dxa"/>
            <w:vAlign w:val="center"/>
          </w:tcPr>
          <w:p w14:paraId="451C84B7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721C458E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1A55A10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7F7CECDA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2B398B" w:rsidRPr="00F14B60" w14:paraId="43C4AB35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2A551B25" w14:textId="77777777" w:rsidR="002B398B" w:rsidRDefault="002B398B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8</w:t>
            </w:r>
          </w:p>
        </w:tc>
        <w:tc>
          <w:tcPr>
            <w:tcW w:w="3969" w:type="dxa"/>
            <w:vAlign w:val="center"/>
          </w:tcPr>
          <w:p w14:paraId="1DFF1EB4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5F49A513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74EA0E5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0E7F469D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2B398B" w:rsidRPr="00F14B60" w14:paraId="553842CD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6AE8F69B" w14:textId="77777777" w:rsidR="002B398B" w:rsidRDefault="00F23340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9</w:t>
            </w:r>
          </w:p>
        </w:tc>
        <w:tc>
          <w:tcPr>
            <w:tcW w:w="3969" w:type="dxa"/>
            <w:vAlign w:val="center"/>
          </w:tcPr>
          <w:p w14:paraId="064976CC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B5F2588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1C2FBFCE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6EDDFCCD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2B398B" w:rsidRPr="00F14B60" w14:paraId="4BC50F17" w14:textId="77777777" w:rsidTr="009808E5">
        <w:trPr>
          <w:trHeight w:val="567"/>
          <w:jc w:val="center"/>
        </w:trPr>
        <w:tc>
          <w:tcPr>
            <w:tcW w:w="721" w:type="dxa"/>
            <w:vAlign w:val="center"/>
          </w:tcPr>
          <w:p w14:paraId="6A6795E6" w14:textId="77777777" w:rsidR="002B398B" w:rsidRDefault="00F23340" w:rsidP="009808E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  <w:r>
              <w:rPr>
                <w:rFonts w:ascii="仿宋" w:eastAsia="仿宋" w:hAnsi="仿宋"/>
                <w:b/>
                <w:sz w:val="24"/>
                <w:lang w:eastAsia="zh-CN"/>
              </w:rPr>
              <w:t>0</w:t>
            </w:r>
          </w:p>
        </w:tc>
        <w:tc>
          <w:tcPr>
            <w:tcW w:w="3969" w:type="dxa"/>
            <w:vAlign w:val="center"/>
          </w:tcPr>
          <w:p w14:paraId="22EE9A2F" w14:textId="77777777" w:rsidR="002B398B" w:rsidRPr="002F1233" w:rsidRDefault="002B398B" w:rsidP="009808E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369DB9B1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5BE9931E" w14:textId="77777777" w:rsidR="002B398B" w:rsidRPr="00121288" w:rsidRDefault="002B398B" w:rsidP="009808E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14:paraId="2ABDBB3E" w14:textId="77777777" w:rsidR="002B398B" w:rsidRDefault="002B398B" w:rsidP="009808E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</w:tbl>
    <w:p w14:paraId="61E0CFD4" w14:textId="77777777" w:rsidR="002A7D71" w:rsidRPr="002A7D71" w:rsidRDefault="002A7D71" w:rsidP="002A7D71">
      <w:pPr>
        <w:spacing w:after="160"/>
        <w:rPr>
          <w:rFonts w:ascii="宋体" w:hAnsi="宋体" w:cs="Times New Roman"/>
          <w:b/>
          <w:bCs/>
          <w:color w:val="FF0000"/>
          <w:sz w:val="24"/>
          <w:szCs w:val="24"/>
          <w:lang w:val="fr-CA" w:eastAsia="zh-CN"/>
        </w:rPr>
      </w:pPr>
    </w:p>
    <w:p w14:paraId="0891D621" w14:textId="77777777" w:rsidR="003C6CE1" w:rsidRPr="001A2FC5" w:rsidRDefault="003C6CE1" w:rsidP="0001226E">
      <w:pPr>
        <w:spacing w:after="0" w:line="640" w:lineRule="exact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裁判签字：                                     </w:t>
      </w:r>
    </w:p>
    <w:p w14:paraId="5DD068DB" w14:textId="77777777" w:rsidR="00783E2D" w:rsidRDefault="003C6CE1" w:rsidP="0001226E">
      <w:pPr>
        <w:spacing w:after="0" w:line="640" w:lineRule="exact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       期：                   年 </w:t>
      </w:r>
      <w:r w:rsidR="00FE3BA7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 月  </w:t>
      </w:r>
      <w:r w:rsidR="00FE3BA7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</w:t>
      </w:r>
    </w:p>
    <w:p w14:paraId="1F539498" w14:textId="77777777" w:rsidR="00AE6353" w:rsidRPr="00F2283A" w:rsidRDefault="00AE6353" w:rsidP="00AE6353">
      <w:pPr>
        <w:spacing w:after="0" w:line="440" w:lineRule="exact"/>
        <w:rPr>
          <w:rFonts w:ascii="微软雅黑" w:eastAsia="微软雅黑" w:hAnsi="微软雅黑"/>
          <w:color w:val="FF0000"/>
          <w:sz w:val="24"/>
          <w:szCs w:val="24"/>
          <w:lang w:val="fr-CA" w:eastAsia="zh-CN"/>
        </w:rPr>
      </w:pPr>
      <w:r w:rsidRPr="00F2283A">
        <w:rPr>
          <w:rFonts w:ascii="微软雅黑" w:eastAsia="微软雅黑" w:hAnsi="微软雅黑" w:hint="eastAsia"/>
          <w:color w:val="FF0000"/>
          <w:sz w:val="24"/>
          <w:szCs w:val="24"/>
          <w:lang w:val="fr-CA" w:eastAsia="zh-CN"/>
        </w:rPr>
        <w:t>说明：</w:t>
      </w:r>
    </w:p>
    <w:p w14:paraId="6478486F" w14:textId="77777777" w:rsidR="00AE6353" w:rsidRDefault="00F2283A" w:rsidP="00FE3BA7">
      <w:pPr>
        <w:spacing w:after="0" w:line="440" w:lineRule="exact"/>
        <w:ind w:firstLineChars="200" w:firstLine="420"/>
        <w:rPr>
          <w:rFonts w:ascii="微软雅黑" w:eastAsia="微软雅黑" w:hAnsi="微软雅黑"/>
          <w:sz w:val="21"/>
          <w:szCs w:val="21"/>
          <w:lang w:val="fr-CA" w:eastAsia="zh-CN"/>
        </w:rPr>
      </w:pP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 xml:space="preserve">1. </w:t>
      </w:r>
      <w:r w:rsidR="00B91764">
        <w:rPr>
          <w:rFonts w:ascii="微软雅黑" w:eastAsia="微软雅黑" w:hAnsi="微软雅黑"/>
          <w:sz w:val="21"/>
          <w:szCs w:val="21"/>
          <w:lang w:val="fr-CA" w:eastAsia="zh-CN"/>
        </w:rPr>
        <w:t xml:space="preserve"> 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本模块核心任务是“</w:t>
      </w:r>
      <w:r w:rsidRPr="00F2283A">
        <w:rPr>
          <w:rFonts w:ascii="微软雅黑" w:eastAsia="微软雅黑" w:hAnsi="微软雅黑" w:hint="eastAsia"/>
          <w:color w:val="0000FF"/>
          <w:sz w:val="21"/>
          <w:szCs w:val="21"/>
          <w:lang w:val="fr-CA" w:eastAsia="zh-CN"/>
        </w:rPr>
        <w:t>通过测试</w:t>
      </w:r>
      <w:r w:rsidR="00457C4F">
        <w:rPr>
          <w:rFonts w:ascii="微软雅黑" w:eastAsia="微软雅黑" w:hAnsi="微软雅黑" w:hint="eastAsia"/>
          <w:color w:val="0000FF"/>
          <w:sz w:val="21"/>
          <w:szCs w:val="21"/>
          <w:lang w:val="fr-CA" w:eastAsia="zh-CN"/>
        </w:rPr>
        <w:t>确认</w:t>
      </w:r>
      <w:r w:rsidRPr="00F2283A">
        <w:rPr>
          <w:rFonts w:ascii="微软雅黑" w:eastAsia="微软雅黑" w:hAnsi="微软雅黑" w:hint="eastAsia"/>
          <w:color w:val="0000FF"/>
          <w:sz w:val="21"/>
          <w:szCs w:val="21"/>
          <w:lang w:val="fr-CA" w:eastAsia="zh-CN"/>
        </w:rPr>
        <w:t>排除发动机机械故障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”，不是为了测试而测试。</w:t>
      </w:r>
    </w:p>
    <w:p w14:paraId="757FB385" w14:textId="77777777" w:rsidR="00F2283A" w:rsidRDefault="00F2283A" w:rsidP="002F43DE">
      <w:pPr>
        <w:spacing w:after="0" w:line="440" w:lineRule="exact"/>
        <w:ind w:left="708" w:hangingChars="337" w:hanging="708"/>
        <w:rPr>
          <w:rFonts w:ascii="微软雅黑" w:eastAsia="微软雅黑" w:hAnsi="微软雅黑"/>
          <w:sz w:val="21"/>
          <w:szCs w:val="21"/>
          <w:lang w:val="fr-CA" w:eastAsia="zh-CN"/>
        </w:rPr>
      </w:pP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 xml:space="preserve">   </w:t>
      </w:r>
      <w:r w:rsidR="00FE3BA7">
        <w:rPr>
          <w:rFonts w:ascii="微软雅黑" w:eastAsia="微软雅黑" w:hAnsi="微软雅黑"/>
          <w:sz w:val="21"/>
          <w:szCs w:val="21"/>
          <w:lang w:val="fr-CA" w:eastAsia="zh-CN"/>
        </w:rPr>
        <w:t xml:space="preserve">   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 xml:space="preserve"> 2. 故障范围</w:t>
      </w:r>
      <w:r w:rsidR="004A1B9F">
        <w:rPr>
          <w:rFonts w:ascii="微软雅黑" w:eastAsia="微软雅黑" w:hAnsi="微软雅黑" w:hint="eastAsia"/>
          <w:sz w:val="21"/>
          <w:szCs w:val="21"/>
          <w:lang w:val="fr-CA" w:eastAsia="zh-CN"/>
        </w:rPr>
        <w:t>不超过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：导致压缩比、气缸</w:t>
      </w:r>
      <w:r w:rsidR="004A1B9F">
        <w:rPr>
          <w:rFonts w:ascii="微软雅黑" w:eastAsia="微软雅黑" w:hAnsi="微软雅黑" w:hint="eastAsia"/>
          <w:sz w:val="21"/>
          <w:szCs w:val="21"/>
          <w:lang w:val="fr-CA" w:eastAsia="zh-CN"/>
        </w:rPr>
        <w:t>泄漏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量、进气真空度、排气背压、配气相位、点火机械</w:t>
      </w:r>
      <w:r w:rsidR="00612B86">
        <w:rPr>
          <w:rFonts w:ascii="微软雅黑" w:eastAsia="微软雅黑" w:hAnsi="微软雅黑" w:hint="eastAsia"/>
          <w:sz w:val="21"/>
          <w:szCs w:val="21"/>
          <w:lang w:val="fr-CA" w:eastAsia="zh-CN"/>
        </w:rPr>
        <w:t>调整</w:t>
      </w:r>
      <w:r w:rsidR="004A1B9F">
        <w:rPr>
          <w:rFonts w:ascii="微软雅黑" w:eastAsia="微软雅黑" w:hAnsi="微软雅黑" w:hint="eastAsia"/>
          <w:sz w:val="21"/>
          <w:szCs w:val="21"/>
          <w:lang w:val="fr-CA" w:eastAsia="zh-CN"/>
        </w:rPr>
        <w:t>、机油压力、冷却系统密封异常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的机械故障</w:t>
      </w:r>
      <w:r w:rsidR="004A1B9F">
        <w:rPr>
          <w:rFonts w:ascii="微软雅黑" w:eastAsia="微软雅黑" w:hAnsi="微软雅黑" w:hint="eastAsia"/>
          <w:sz w:val="21"/>
          <w:szCs w:val="21"/>
          <w:lang w:val="fr-CA" w:eastAsia="zh-CN"/>
        </w:rPr>
        <w:t>，影响发动机起动的机械故障。</w:t>
      </w:r>
      <w:r w:rsidR="004D05D8">
        <w:rPr>
          <w:rFonts w:ascii="微软雅黑" w:eastAsia="微软雅黑" w:hAnsi="微软雅黑" w:hint="eastAsia"/>
          <w:sz w:val="21"/>
          <w:szCs w:val="21"/>
          <w:lang w:val="fr-CA" w:eastAsia="zh-CN"/>
        </w:rPr>
        <w:t>不涉及燃油压力测试。</w:t>
      </w:r>
    </w:p>
    <w:p w14:paraId="3F16F66B" w14:textId="77777777" w:rsidR="00086FAD" w:rsidRPr="00086FAD" w:rsidRDefault="00086FAD" w:rsidP="00AE6353">
      <w:pPr>
        <w:spacing w:after="0" w:line="440" w:lineRule="exact"/>
        <w:rPr>
          <w:rFonts w:ascii="微软雅黑" w:eastAsia="微软雅黑" w:hAnsi="微软雅黑"/>
          <w:sz w:val="21"/>
          <w:szCs w:val="21"/>
          <w:lang w:val="fr-CA" w:eastAsia="zh-CN"/>
        </w:rPr>
      </w:pP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 xml:space="preserve">  </w:t>
      </w:r>
      <w:r w:rsidR="00FE3BA7">
        <w:rPr>
          <w:rFonts w:ascii="微软雅黑" w:eastAsia="微软雅黑" w:hAnsi="微软雅黑"/>
          <w:sz w:val="21"/>
          <w:szCs w:val="21"/>
          <w:lang w:val="fr-CA" w:eastAsia="zh-CN"/>
        </w:rPr>
        <w:t xml:space="preserve">   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 xml:space="preserve">  3. </w:t>
      </w:r>
      <w:r w:rsidR="00B91764">
        <w:rPr>
          <w:rFonts w:ascii="微软雅黑" w:eastAsia="微软雅黑" w:hAnsi="微软雅黑"/>
          <w:sz w:val="21"/>
          <w:szCs w:val="21"/>
          <w:lang w:val="fr-CA" w:eastAsia="zh-CN"/>
        </w:rPr>
        <w:t xml:space="preserve"> 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有些故障不需要选手排除，例如</w:t>
      </w:r>
      <w:r w:rsidR="00612B86">
        <w:rPr>
          <w:rFonts w:ascii="微软雅黑" w:eastAsia="微软雅黑" w:hAnsi="微软雅黑" w:hint="eastAsia"/>
          <w:sz w:val="21"/>
          <w:szCs w:val="21"/>
          <w:lang w:val="fr-CA" w:eastAsia="zh-CN"/>
        </w:rPr>
        <w:t>气缸垫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漏气故障，</w:t>
      </w:r>
      <w:r w:rsidR="002F43DE">
        <w:rPr>
          <w:rFonts w:ascii="微软雅黑" w:eastAsia="微软雅黑" w:hAnsi="微软雅黑" w:hint="eastAsia"/>
          <w:sz w:val="21"/>
          <w:szCs w:val="21"/>
          <w:lang w:val="fr-CA" w:eastAsia="zh-CN"/>
        </w:rPr>
        <w:t>要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听从裁判指示</w:t>
      </w:r>
      <w:r w:rsidR="00206A48">
        <w:rPr>
          <w:rFonts w:ascii="微软雅黑" w:eastAsia="微软雅黑" w:hAnsi="微软雅黑" w:hint="eastAsia"/>
          <w:sz w:val="21"/>
          <w:szCs w:val="21"/>
          <w:lang w:val="fr-CA" w:eastAsia="zh-CN"/>
        </w:rPr>
        <w:t>进行维修</w:t>
      </w:r>
      <w:r>
        <w:rPr>
          <w:rFonts w:ascii="微软雅黑" w:eastAsia="微软雅黑" w:hAnsi="微软雅黑" w:hint="eastAsia"/>
          <w:sz w:val="21"/>
          <w:szCs w:val="21"/>
          <w:lang w:val="fr-CA" w:eastAsia="zh-CN"/>
        </w:rPr>
        <w:t>。</w:t>
      </w:r>
    </w:p>
    <w:p w14:paraId="6EF83F82" w14:textId="77777777" w:rsidR="00F2283A" w:rsidRPr="00CD3143" w:rsidRDefault="00F2283A" w:rsidP="00AE6353">
      <w:pPr>
        <w:spacing w:after="0" w:line="440" w:lineRule="exact"/>
        <w:rPr>
          <w:rFonts w:ascii="微软雅黑" w:eastAsia="微软雅黑" w:hAnsi="微软雅黑"/>
          <w:sz w:val="21"/>
          <w:szCs w:val="21"/>
          <w:lang w:val="fr-CA" w:eastAsia="zh-CN"/>
        </w:rPr>
      </w:pPr>
    </w:p>
    <w:sectPr w:rsidR="00F2283A" w:rsidRPr="00CD3143" w:rsidSect="00700B40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73181" w14:textId="77777777" w:rsidR="00681144" w:rsidRDefault="00681144" w:rsidP="00313492">
      <w:r>
        <w:separator/>
      </w:r>
    </w:p>
    <w:p w14:paraId="5892DE8E" w14:textId="77777777" w:rsidR="00681144" w:rsidRDefault="00681144" w:rsidP="00313492"/>
    <w:p w14:paraId="1570CC60" w14:textId="77777777" w:rsidR="00681144" w:rsidRDefault="00681144"/>
  </w:endnote>
  <w:endnote w:type="continuationSeparator" w:id="0">
    <w:p w14:paraId="4816E73D" w14:textId="77777777" w:rsidR="00681144" w:rsidRDefault="00681144" w:rsidP="00313492">
      <w:r>
        <w:continuationSeparator/>
      </w:r>
    </w:p>
    <w:p w14:paraId="31B1F61D" w14:textId="77777777" w:rsidR="00681144" w:rsidRDefault="00681144" w:rsidP="00313492"/>
    <w:p w14:paraId="133B800B" w14:textId="77777777" w:rsidR="00681144" w:rsidRDefault="00681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c.....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395"/>
      <w:gridCol w:w="1276"/>
      <w:gridCol w:w="4259"/>
    </w:tblGrid>
    <w:tr w:rsidR="00300343" w:rsidRPr="00893901" w14:paraId="5C87AFCB" w14:textId="77777777" w:rsidTr="001F6FF1">
      <w:tc>
        <w:tcPr>
          <w:tcW w:w="4395" w:type="dxa"/>
          <w:vAlign w:val="center"/>
          <w:hideMark/>
        </w:tcPr>
        <w:p w14:paraId="2F63FDFF" w14:textId="77777777" w:rsidR="00300343" w:rsidRPr="00B34163" w:rsidRDefault="00352127" w:rsidP="00692F2D">
          <w:pPr>
            <w:pStyle w:val="aa"/>
            <w:rPr>
              <w:lang w:val="fr-CA" w:eastAsia="zh-CN"/>
            </w:rPr>
          </w:pPr>
          <w:r w:rsidRPr="00B34163">
            <w:rPr>
              <w:lang w:val="fr-CA"/>
            </w:rPr>
            <w:t>Module</w:t>
          </w:r>
          <w:r w:rsidR="005967AA">
            <w:rPr>
              <w:rFonts w:hint="eastAsia"/>
              <w:lang w:val="fr-CA" w:eastAsia="zh-CN"/>
            </w:rPr>
            <w:t xml:space="preserve"> </w:t>
          </w:r>
          <w:r w:rsidR="00692F2D">
            <w:rPr>
              <w:rFonts w:hint="eastAsia"/>
              <w:lang w:val="fr-CA" w:eastAsia="zh-CN"/>
            </w:rPr>
            <w:t>G</w:t>
          </w:r>
        </w:p>
      </w:tc>
      <w:tc>
        <w:tcPr>
          <w:tcW w:w="1276" w:type="dxa"/>
          <w:vAlign w:val="center"/>
          <w:hideMark/>
        </w:tcPr>
        <w:p w14:paraId="2A13E985" w14:textId="77777777" w:rsidR="00300343" w:rsidRPr="00893901" w:rsidRDefault="00300343" w:rsidP="00300343">
          <w:pPr>
            <w:pStyle w:val="aa"/>
            <w:jc w:val="center"/>
          </w:pPr>
          <w:r w:rsidRPr="00893901">
            <w:t xml:space="preserve">Version: </w:t>
          </w:r>
          <w:r w:rsidR="006E6918">
            <w:t>1</w:t>
          </w:r>
          <w:r w:rsidR="001F6FF1">
            <w:t>.0</w:t>
          </w:r>
        </w:p>
        <w:p w14:paraId="58F24A8A" w14:textId="77777777" w:rsidR="00300343" w:rsidRPr="00893901" w:rsidRDefault="008827AA" w:rsidP="00692F2D">
          <w:pPr>
            <w:pStyle w:val="aa"/>
            <w:jc w:val="center"/>
            <w:rPr>
              <w:lang w:eastAsia="zh-CN"/>
            </w:rPr>
          </w:pPr>
          <w:r>
            <w:t xml:space="preserve">Date: </w:t>
          </w:r>
          <w:r w:rsidR="006E464A">
            <w:t>1</w:t>
          </w:r>
          <w:r w:rsidR="00F130BA">
            <w:t>5</w:t>
          </w:r>
          <w:r w:rsidR="005F52C9">
            <w:rPr>
              <w:lang w:eastAsia="zh-CN"/>
            </w:rPr>
            <w:t>/</w:t>
          </w:r>
          <w:r w:rsidR="00261B1E">
            <w:rPr>
              <w:lang w:eastAsia="zh-CN"/>
            </w:rPr>
            <w:t>0</w:t>
          </w:r>
          <w:r w:rsidR="006E464A">
            <w:rPr>
              <w:lang w:eastAsia="zh-CN"/>
            </w:rPr>
            <w:t>9</w:t>
          </w:r>
          <w:r w:rsidR="005F52C9">
            <w:rPr>
              <w:lang w:eastAsia="zh-CN"/>
            </w:rPr>
            <w:t>/</w:t>
          </w:r>
          <w:r w:rsidR="00987821">
            <w:rPr>
              <w:lang w:eastAsia="zh-CN"/>
            </w:rPr>
            <w:t>2</w:t>
          </w:r>
          <w:r w:rsidR="00F130BA">
            <w:rPr>
              <w:lang w:eastAsia="zh-CN"/>
            </w:rPr>
            <w:t>3</w:t>
          </w:r>
        </w:p>
      </w:tc>
      <w:tc>
        <w:tcPr>
          <w:tcW w:w="4259" w:type="dxa"/>
          <w:vAlign w:val="center"/>
          <w:hideMark/>
        </w:tcPr>
        <w:p w14:paraId="622264F3" w14:textId="77777777" w:rsidR="00300343" w:rsidRPr="00893901" w:rsidRDefault="00244089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5967AA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5967AA">
              <w:rPr>
                <w:noProof/>
              </w:rPr>
              <w:t>4</w:t>
            </w:r>
          </w:fldSimple>
        </w:p>
      </w:tc>
    </w:tr>
  </w:tbl>
  <w:p w14:paraId="5C6FDFB4" w14:textId="77777777" w:rsidR="00300343" w:rsidRDefault="00300343" w:rsidP="003003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6749" w14:textId="77777777" w:rsidR="00630EB3" w:rsidRPr="00B34163" w:rsidRDefault="00BD124E" w:rsidP="00F729AF">
    <w:pPr>
      <w:pStyle w:val="aa"/>
      <w:rPr>
        <w:sz w:val="16"/>
        <w:szCs w:val="16"/>
        <w:lang w:val="fr-CA"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66432" behindDoc="1" locked="0" layoutInCell="1" allowOverlap="1" wp14:anchorId="4ED4DEF3" wp14:editId="5779FFFF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12" name="Picture 1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410E">
      <w:rPr>
        <w:sz w:val="16"/>
        <w:szCs w:val="16"/>
        <w:lang w:val="fr-CA"/>
      </w:rPr>
      <w:t xml:space="preserve"> Module</w:t>
    </w:r>
    <w:r w:rsidR="005967AA">
      <w:rPr>
        <w:rFonts w:hint="eastAsia"/>
        <w:sz w:val="16"/>
        <w:szCs w:val="16"/>
        <w:lang w:val="fr-CA" w:eastAsia="zh-CN"/>
      </w:rPr>
      <w:t xml:space="preserve"> </w:t>
    </w:r>
    <w:r w:rsidR="00692F2D">
      <w:rPr>
        <w:rFonts w:hint="eastAsia"/>
        <w:sz w:val="16"/>
        <w:szCs w:val="16"/>
        <w:lang w:val="fr-CA" w:eastAsia="zh-CN"/>
      </w:rPr>
      <w:t>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7CB4" w14:textId="77777777" w:rsidR="006E26EF" w:rsidRDefault="006E2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0CAA2" w14:textId="77777777" w:rsidR="00681144" w:rsidRDefault="00681144">
      <w:r>
        <w:separator/>
      </w:r>
    </w:p>
  </w:footnote>
  <w:footnote w:type="continuationSeparator" w:id="0">
    <w:p w14:paraId="79CD1260" w14:textId="77777777" w:rsidR="00681144" w:rsidRDefault="00681144" w:rsidP="00313492">
      <w:r>
        <w:continuationSeparator/>
      </w:r>
    </w:p>
    <w:p w14:paraId="4B46D94C" w14:textId="77777777" w:rsidR="00681144" w:rsidRDefault="00681144" w:rsidP="00313492"/>
    <w:p w14:paraId="780B0C27" w14:textId="77777777" w:rsidR="00681144" w:rsidRDefault="006811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30DED" w14:textId="77777777" w:rsidR="006E26EF" w:rsidRDefault="006E26EF" w:rsidP="00313492">
    <w:pPr>
      <w:pStyle w:val="a8"/>
    </w:pPr>
    <w:r w:rsidRPr="00A77E62"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599002FB" wp14:editId="04CF3DD7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 w:eastAsia="zh-CN"/>
      </w:rPr>
      <w:drawing>
        <wp:anchor distT="0" distB="0" distL="114300" distR="114300" simplePos="0" relativeHeight="251662336" behindDoc="1" locked="0" layoutInCell="1" allowOverlap="1" wp14:anchorId="1D840EBD" wp14:editId="6E3633E3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7A442" w14:textId="77777777"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50048" behindDoc="1" locked="0" layoutInCell="1" allowOverlap="1" wp14:anchorId="30717364" wp14:editId="0B649AC6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0" name="Picture 10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 w:eastAsia="zh-CN"/>
      </w:rPr>
      <w:drawing>
        <wp:anchor distT="0" distB="0" distL="114300" distR="114300" simplePos="0" relativeHeight="251654144" behindDoc="1" locked="0" layoutInCell="1" allowOverlap="1" wp14:anchorId="2D92506F" wp14:editId="61247622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11" name="Picture 11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0C79C" w14:textId="77777777" w:rsidR="006E26EF" w:rsidRDefault="00BD124E" w:rsidP="00313492">
    <w:pPr>
      <w:pStyle w:val="a8"/>
      <w:rPr>
        <w:lang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77696" behindDoc="1" locked="0" layoutInCell="1" allowOverlap="1" wp14:anchorId="7E5EACCE" wp14:editId="11184C81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 w:eastAsia="zh-CN"/>
      </w:rPr>
      <w:drawing>
        <wp:anchor distT="0" distB="0" distL="114300" distR="114300" simplePos="0" relativeHeight="251678720" behindDoc="1" locked="0" layoutInCell="1" allowOverlap="1" wp14:anchorId="6C3BB977" wp14:editId="4A470ACF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8F0EAE4"/>
    <w:lvl w:ilvl="0">
      <w:numFmt w:val="bullet"/>
      <w:lvlText w:val="*"/>
      <w:lvlJc w:val="left"/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47701"/>
    <w:multiLevelType w:val="hybridMultilevel"/>
    <w:tmpl w:val="416C5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77760E"/>
    <w:multiLevelType w:val="hybridMultilevel"/>
    <w:tmpl w:val="9140DB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FE7221E"/>
    <w:multiLevelType w:val="hybridMultilevel"/>
    <w:tmpl w:val="1130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03D74E1"/>
    <w:multiLevelType w:val="hybridMultilevel"/>
    <w:tmpl w:val="CA8266C2"/>
    <w:lvl w:ilvl="0" w:tplc="DEB09AF8">
      <w:start w:val="1"/>
      <w:numFmt w:val="decimal"/>
      <w:lvlText w:val="%1."/>
      <w:lvlJc w:val="left"/>
      <w:pPr>
        <w:ind w:left="361" w:hanging="360"/>
      </w:pPr>
      <w:rPr>
        <w:rFonts w:cs="宋体" w:hint="default"/>
        <w:b/>
        <w:color w:val="FFFFFF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1" w15:restartNumberingAfterBreak="0">
    <w:nsid w:val="25C477D5"/>
    <w:multiLevelType w:val="hybridMultilevel"/>
    <w:tmpl w:val="50FA1D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150BB0"/>
    <w:multiLevelType w:val="hybridMultilevel"/>
    <w:tmpl w:val="0C765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E90357"/>
    <w:multiLevelType w:val="hybridMultilevel"/>
    <w:tmpl w:val="7A98A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9D558B"/>
    <w:multiLevelType w:val="hybridMultilevel"/>
    <w:tmpl w:val="FCC26896"/>
    <w:lvl w:ilvl="0" w:tplc="BD423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80A10D7"/>
    <w:multiLevelType w:val="hybridMultilevel"/>
    <w:tmpl w:val="CA8266C2"/>
    <w:lvl w:ilvl="0" w:tplc="DEB09AF8">
      <w:start w:val="1"/>
      <w:numFmt w:val="decimal"/>
      <w:lvlText w:val="%1."/>
      <w:lvlJc w:val="left"/>
      <w:pPr>
        <w:ind w:left="361" w:hanging="360"/>
      </w:pPr>
      <w:rPr>
        <w:rFonts w:cs="宋体" w:hint="default"/>
        <w:b/>
        <w:color w:val="FFFFFF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6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529E9"/>
    <w:multiLevelType w:val="hybridMultilevel"/>
    <w:tmpl w:val="074C2C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AD792E"/>
    <w:multiLevelType w:val="hybridMultilevel"/>
    <w:tmpl w:val="05F617D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264AE6"/>
    <w:multiLevelType w:val="hybridMultilevel"/>
    <w:tmpl w:val="1AF23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345F1E"/>
    <w:multiLevelType w:val="hybridMultilevel"/>
    <w:tmpl w:val="8FC27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D62BB2"/>
    <w:multiLevelType w:val="hybridMultilevel"/>
    <w:tmpl w:val="40DC9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A6688"/>
    <w:multiLevelType w:val="hybridMultilevel"/>
    <w:tmpl w:val="8A1E1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0B1D99"/>
    <w:multiLevelType w:val="hybridMultilevel"/>
    <w:tmpl w:val="55DEBB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7F06E3"/>
    <w:multiLevelType w:val="hybridMultilevel"/>
    <w:tmpl w:val="E42888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37610C"/>
    <w:multiLevelType w:val="hybridMultilevel"/>
    <w:tmpl w:val="898E6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3595338">
    <w:abstractNumId w:val="9"/>
  </w:num>
  <w:num w:numId="2" w16cid:durableId="485245529">
    <w:abstractNumId w:val="7"/>
  </w:num>
  <w:num w:numId="3" w16cid:durableId="775254607">
    <w:abstractNumId w:val="6"/>
  </w:num>
  <w:num w:numId="4" w16cid:durableId="392312308">
    <w:abstractNumId w:val="5"/>
  </w:num>
  <w:num w:numId="5" w16cid:durableId="1883784970">
    <w:abstractNumId w:val="4"/>
  </w:num>
  <w:num w:numId="6" w16cid:durableId="910312837">
    <w:abstractNumId w:val="8"/>
  </w:num>
  <w:num w:numId="7" w16cid:durableId="2000501376">
    <w:abstractNumId w:val="3"/>
  </w:num>
  <w:num w:numId="8" w16cid:durableId="535388882">
    <w:abstractNumId w:val="2"/>
  </w:num>
  <w:num w:numId="9" w16cid:durableId="670987344">
    <w:abstractNumId w:val="1"/>
  </w:num>
  <w:num w:numId="10" w16cid:durableId="1764380882">
    <w:abstractNumId w:val="0"/>
  </w:num>
  <w:num w:numId="11" w16cid:durableId="485130076">
    <w:abstractNumId w:val="27"/>
  </w:num>
  <w:num w:numId="12" w16cid:durableId="1152402868">
    <w:abstractNumId w:val="12"/>
  </w:num>
  <w:num w:numId="13" w16cid:durableId="1740597521">
    <w:abstractNumId w:val="26"/>
  </w:num>
  <w:num w:numId="14" w16cid:durableId="137193956">
    <w:abstractNumId w:val="12"/>
    <w:lvlOverride w:ilvl="0">
      <w:startOverride w:val="1"/>
    </w:lvlOverride>
  </w:num>
  <w:num w:numId="15" w16cid:durableId="321664502">
    <w:abstractNumId w:val="19"/>
  </w:num>
  <w:num w:numId="16" w16cid:durableId="416438413">
    <w:abstractNumId w:val="16"/>
  </w:num>
  <w:num w:numId="17" w16cid:durableId="1924953728">
    <w:abstractNumId w:val="11"/>
  </w:num>
  <w:num w:numId="18" w16cid:durableId="2118482375">
    <w:abstractNumId w:val="35"/>
  </w:num>
  <w:num w:numId="19" w16cid:durableId="1044014907">
    <w:abstractNumId w:val="17"/>
  </w:num>
  <w:num w:numId="20" w16cid:durableId="2137216523">
    <w:abstractNumId w:val="15"/>
  </w:num>
  <w:num w:numId="21" w16cid:durableId="1435860931">
    <w:abstractNumId w:val="23"/>
  </w:num>
  <w:num w:numId="22" w16cid:durableId="2047748918">
    <w:abstractNumId w:val="37"/>
  </w:num>
  <w:num w:numId="23" w16cid:durableId="1480416212">
    <w:abstractNumId w:val="32"/>
  </w:num>
  <w:num w:numId="24" w16cid:durableId="1215654919">
    <w:abstractNumId w:val="22"/>
  </w:num>
  <w:num w:numId="25" w16cid:durableId="423376977">
    <w:abstractNumId w:val="30"/>
  </w:num>
  <w:num w:numId="26" w16cid:durableId="592590699">
    <w:abstractNumId w:val="21"/>
  </w:num>
  <w:num w:numId="27" w16cid:durableId="1098138340">
    <w:abstractNumId w:val="14"/>
  </w:num>
  <w:num w:numId="28" w16cid:durableId="777942503">
    <w:abstractNumId w:val="19"/>
  </w:num>
  <w:num w:numId="29" w16cid:durableId="1304308552">
    <w:abstractNumId w:val="33"/>
  </w:num>
  <w:num w:numId="30" w16cid:durableId="780611512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 w16cid:durableId="1007682852">
    <w:abstractNumId w:val="24"/>
  </w:num>
  <w:num w:numId="32" w16cid:durableId="791441608">
    <w:abstractNumId w:val="13"/>
  </w:num>
  <w:num w:numId="33" w16cid:durableId="1653867809">
    <w:abstractNumId w:val="31"/>
  </w:num>
  <w:num w:numId="34" w16cid:durableId="2086609309">
    <w:abstractNumId w:val="29"/>
  </w:num>
  <w:num w:numId="35" w16cid:durableId="2009598190">
    <w:abstractNumId w:val="18"/>
  </w:num>
  <w:num w:numId="36" w16cid:durableId="2107115576">
    <w:abstractNumId w:val="36"/>
  </w:num>
  <w:num w:numId="37" w16cid:durableId="1911235469">
    <w:abstractNumId w:val="28"/>
  </w:num>
  <w:num w:numId="38" w16cid:durableId="600990881">
    <w:abstractNumId w:val="34"/>
  </w:num>
  <w:num w:numId="39" w16cid:durableId="1522282069">
    <w:abstractNumId w:val="25"/>
  </w:num>
  <w:num w:numId="40" w16cid:durableId="20069336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B30"/>
    <w:rsid w:val="000009CA"/>
    <w:rsid w:val="00000A77"/>
    <w:rsid w:val="00000F70"/>
    <w:rsid w:val="00001C96"/>
    <w:rsid w:val="000032C7"/>
    <w:rsid w:val="000052D7"/>
    <w:rsid w:val="0000542A"/>
    <w:rsid w:val="000056F5"/>
    <w:rsid w:val="00011C82"/>
    <w:rsid w:val="0001226E"/>
    <w:rsid w:val="0001566C"/>
    <w:rsid w:val="00016080"/>
    <w:rsid w:val="00016DCE"/>
    <w:rsid w:val="00017C04"/>
    <w:rsid w:val="00022075"/>
    <w:rsid w:val="00025109"/>
    <w:rsid w:val="0002552D"/>
    <w:rsid w:val="000267A8"/>
    <w:rsid w:val="00027143"/>
    <w:rsid w:val="000272B6"/>
    <w:rsid w:val="00027E8F"/>
    <w:rsid w:val="00031CEA"/>
    <w:rsid w:val="00033459"/>
    <w:rsid w:val="00034B84"/>
    <w:rsid w:val="00034EEE"/>
    <w:rsid w:val="0003526B"/>
    <w:rsid w:val="00036555"/>
    <w:rsid w:val="0003658E"/>
    <w:rsid w:val="00036C37"/>
    <w:rsid w:val="00037CBF"/>
    <w:rsid w:val="0004038D"/>
    <w:rsid w:val="00041D07"/>
    <w:rsid w:val="00042385"/>
    <w:rsid w:val="000426A1"/>
    <w:rsid w:val="00047DB7"/>
    <w:rsid w:val="00050090"/>
    <w:rsid w:val="00050DCE"/>
    <w:rsid w:val="00052335"/>
    <w:rsid w:val="00052F6D"/>
    <w:rsid w:val="0005310D"/>
    <w:rsid w:val="0005331C"/>
    <w:rsid w:val="000622FA"/>
    <w:rsid w:val="00062325"/>
    <w:rsid w:val="00065392"/>
    <w:rsid w:val="00066641"/>
    <w:rsid w:val="00070255"/>
    <w:rsid w:val="0007029F"/>
    <w:rsid w:val="000730B1"/>
    <w:rsid w:val="00075015"/>
    <w:rsid w:val="00077250"/>
    <w:rsid w:val="00077A5B"/>
    <w:rsid w:val="00081EA9"/>
    <w:rsid w:val="000822F7"/>
    <w:rsid w:val="000823B6"/>
    <w:rsid w:val="00085E20"/>
    <w:rsid w:val="00085E5D"/>
    <w:rsid w:val="000865AE"/>
    <w:rsid w:val="000865F1"/>
    <w:rsid w:val="00086651"/>
    <w:rsid w:val="00086F57"/>
    <w:rsid w:val="00086FAD"/>
    <w:rsid w:val="0009465A"/>
    <w:rsid w:val="0009467B"/>
    <w:rsid w:val="000947ED"/>
    <w:rsid w:val="00094B06"/>
    <w:rsid w:val="00095C97"/>
    <w:rsid w:val="00095CEE"/>
    <w:rsid w:val="00096E37"/>
    <w:rsid w:val="000970DA"/>
    <w:rsid w:val="000A0197"/>
    <w:rsid w:val="000A0626"/>
    <w:rsid w:val="000A10EE"/>
    <w:rsid w:val="000A19A6"/>
    <w:rsid w:val="000A29CA"/>
    <w:rsid w:val="000A2D55"/>
    <w:rsid w:val="000A60E8"/>
    <w:rsid w:val="000A643D"/>
    <w:rsid w:val="000A6851"/>
    <w:rsid w:val="000A690D"/>
    <w:rsid w:val="000A724D"/>
    <w:rsid w:val="000A78EA"/>
    <w:rsid w:val="000B13B3"/>
    <w:rsid w:val="000B1B3D"/>
    <w:rsid w:val="000B26FC"/>
    <w:rsid w:val="000B27A6"/>
    <w:rsid w:val="000B3189"/>
    <w:rsid w:val="000B43E2"/>
    <w:rsid w:val="000B6CAB"/>
    <w:rsid w:val="000C1ADC"/>
    <w:rsid w:val="000D27CA"/>
    <w:rsid w:val="000D2BCE"/>
    <w:rsid w:val="000D2FAE"/>
    <w:rsid w:val="000D57C4"/>
    <w:rsid w:val="000D5E11"/>
    <w:rsid w:val="000D6CCE"/>
    <w:rsid w:val="000E0359"/>
    <w:rsid w:val="000E219D"/>
    <w:rsid w:val="000E4BA4"/>
    <w:rsid w:val="000E74A5"/>
    <w:rsid w:val="000F0489"/>
    <w:rsid w:val="000F0BDE"/>
    <w:rsid w:val="000F0ED3"/>
    <w:rsid w:val="000F12FF"/>
    <w:rsid w:val="000F1CE0"/>
    <w:rsid w:val="000F4A5C"/>
    <w:rsid w:val="000F5410"/>
    <w:rsid w:val="000F5B2D"/>
    <w:rsid w:val="000F622A"/>
    <w:rsid w:val="0010078B"/>
    <w:rsid w:val="00101213"/>
    <w:rsid w:val="00101874"/>
    <w:rsid w:val="00102BE6"/>
    <w:rsid w:val="00105B24"/>
    <w:rsid w:val="001067AD"/>
    <w:rsid w:val="00107F96"/>
    <w:rsid w:val="00111AED"/>
    <w:rsid w:val="00111E68"/>
    <w:rsid w:val="001128CC"/>
    <w:rsid w:val="001134BE"/>
    <w:rsid w:val="00113949"/>
    <w:rsid w:val="001155C9"/>
    <w:rsid w:val="00116089"/>
    <w:rsid w:val="00116897"/>
    <w:rsid w:val="00117277"/>
    <w:rsid w:val="001172EF"/>
    <w:rsid w:val="00120AFD"/>
    <w:rsid w:val="00122F03"/>
    <w:rsid w:val="00122FB2"/>
    <w:rsid w:val="00123229"/>
    <w:rsid w:val="00123676"/>
    <w:rsid w:val="00123703"/>
    <w:rsid w:val="00123D75"/>
    <w:rsid w:val="00123E24"/>
    <w:rsid w:val="0012553C"/>
    <w:rsid w:val="0012781C"/>
    <w:rsid w:val="00130583"/>
    <w:rsid w:val="00133103"/>
    <w:rsid w:val="00134547"/>
    <w:rsid w:val="0013576F"/>
    <w:rsid w:val="00137D9C"/>
    <w:rsid w:val="00137DE2"/>
    <w:rsid w:val="001404C2"/>
    <w:rsid w:val="00146373"/>
    <w:rsid w:val="00147286"/>
    <w:rsid w:val="0014755B"/>
    <w:rsid w:val="00150C73"/>
    <w:rsid w:val="0015173B"/>
    <w:rsid w:val="001559E9"/>
    <w:rsid w:val="00160028"/>
    <w:rsid w:val="00160B81"/>
    <w:rsid w:val="0016218E"/>
    <w:rsid w:val="001622F4"/>
    <w:rsid w:val="001625AC"/>
    <w:rsid w:val="0016353B"/>
    <w:rsid w:val="0016417C"/>
    <w:rsid w:val="00166781"/>
    <w:rsid w:val="0016753A"/>
    <w:rsid w:val="00167990"/>
    <w:rsid w:val="001702F8"/>
    <w:rsid w:val="001718C6"/>
    <w:rsid w:val="00173FF1"/>
    <w:rsid w:val="00175557"/>
    <w:rsid w:val="001757E0"/>
    <w:rsid w:val="001766CD"/>
    <w:rsid w:val="00182077"/>
    <w:rsid w:val="0018392B"/>
    <w:rsid w:val="00185D07"/>
    <w:rsid w:val="00187068"/>
    <w:rsid w:val="00187A05"/>
    <w:rsid w:val="0019128F"/>
    <w:rsid w:val="00191587"/>
    <w:rsid w:val="00192D2B"/>
    <w:rsid w:val="00192F8E"/>
    <w:rsid w:val="0019581E"/>
    <w:rsid w:val="001967EA"/>
    <w:rsid w:val="001A2232"/>
    <w:rsid w:val="001A29BB"/>
    <w:rsid w:val="001A5443"/>
    <w:rsid w:val="001A554B"/>
    <w:rsid w:val="001A6190"/>
    <w:rsid w:val="001B017F"/>
    <w:rsid w:val="001B0E1F"/>
    <w:rsid w:val="001B2A33"/>
    <w:rsid w:val="001B46C1"/>
    <w:rsid w:val="001B50DE"/>
    <w:rsid w:val="001C1998"/>
    <w:rsid w:val="001C2B30"/>
    <w:rsid w:val="001C4122"/>
    <w:rsid w:val="001C4647"/>
    <w:rsid w:val="001C4B53"/>
    <w:rsid w:val="001C5F88"/>
    <w:rsid w:val="001C7A94"/>
    <w:rsid w:val="001D1343"/>
    <w:rsid w:val="001D171D"/>
    <w:rsid w:val="001D5451"/>
    <w:rsid w:val="001D5A25"/>
    <w:rsid w:val="001D61B1"/>
    <w:rsid w:val="001E07E8"/>
    <w:rsid w:val="001E0AC9"/>
    <w:rsid w:val="001E0C02"/>
    <w:rsid w:val="001E4FDC"/>
    <w:rsid w:val="001E750A"/>
    <w:rsid w:val="001F050A"/>
    <w:rsid w:val="001F0821"/>
    <w:rsid w:val="001F0EB1"/>
    <w:rsid w:val="001F1535"/>
    <w:rsid w:val="001F1718"/>
    <w:rsid w:val="001F6FF1"/>
    <w:rsid w:val="00201DAD"/>
    <w:rsid w:val="00202498"/>
    <w:rsid w:val="0020352C"/>
    <w:rsid w:val="00204E10"/>
    <w:rsid w:val="00205BD7"/>
    <w:rsid w:val="00206A48"/>
    <w:rsid w:val="002073A4"/>
    <w:rsid w:val="00210DB0"/>
    <w:rsid w:val="00210EF3"/>
    <w:rsid w:val="00211492"/>
    <w:rsid w:val="00212F26"/>
    <w:rsid w:val="00213FDD"/>
    <w:rsid w:val="002153DE"/>
    <w:rsid w:val="00215E18"/>
    <w:rsid w:val="00220727"/>
    <w:rsid w:val="00220758"/>
    <w:rsid w:val="00224D40"/>
    <w:rsid w:val="0023001D"/>
    <w:rsid w:val="0023209F"/>
    <w:rsid w:val="00234807"/>
    <w:rsid w:val="00236027"/>
    <w:rsid w:val="00237E08"/>
    <w:rsid w:val="00237F6A"/>
    <w:rsid w:val="00240288"/>
    <w:rsid w:val="0024037F"/>
    <w:rsid w:val="00240EB9"/>
    <w:rsid w:val="00242C96"/>
    <w:rsid w:val="00244089"/>
    <w:rsid w:val="00244BF0"/>
    <w:rsid w:val="00244C30"/>
    <w:rsid w:val="00246D24"/>
    <w:rsid w:val="002551B6"/>
    <w:rsid w:val="00255388"/>
    <w:rsid w:val="0025660C"/>
    <w:rsid w:val="00261B1E"/>
    <w:rsid w:val="002625F9"/>
    <w:rsid w:val="00262F17"/>
    <w:rsid w:val="00264082"/>
    <w:rsid w:val="00264847"/>
    <w:rsid w:val="00265DD2"/>
    <w:rsid w:val="00266D3E"/>
    <w:rsid w:val="00267D7C"/>
    <w:rsid w:val="002712A2"/>
    <w:rsid w:val="0027354B"/>
    <w:rsid w:val="0027398D"/>
    <w:rsid w:val="002757ED"/>
    <w:rsid w:val="0027629C"/>
    <w:rsid w:val="00276B3F"/>
    <w:rsid w:val="00277475"/>
    <w:rsid w:val="00287949"/>
    <w:rsid w:val="00292713"/>
    <w:rsid w:val="00294CC4"/>
    <w:rsid w:val="002964ED"/>
    <w:rsid w:val="002A1B54"/>
    <w:rsid w:val="002A3A74"/>
    <w:rsid w:val="002A4B30"/>
    <w:rsid w:val="002A7D71"/>
    <w:rsid w:val="002B00C9"/>
    <w:rsid w:val="002B1320"/>
    <w:rsid w:val="002B2923"/>
    <w:rsid w:val="002B2D50"/>
    <w:rsid w:val="002B2E2A"/>
    <w:rsid w:val="002B310D"/>
    <w:rsid w:val="002B398B"/>
    <w:rsid w:val="002B567C"/>
    <w:rsid w:val="002B6205"/>
    <w:rsid w:val="002B772B"/>
    <w:rsid w:val="002B7848"/>
    <w:rsid w:val="002C149B"/>
    <w:rsid w:val="002C176B"/>
    <w:rsid w:val="002C5D88"/>
    <w:rsid w:val="002C6715"/>
    <w:rsid w:val="002C7B6A"/>
    <w:rsid w:val="002D2E0E"/>
    <w:rsid w:val="002D3DBD"/>
    <w:rsid w:val="002D457F"/>
    <w:rsid w:val="002D6985"/>
    <w:rsid w:val="002E098A"/>
    <w:rsid w:val="002E0C1F"/>
    <w:rsid w:val="002E2E4D"/>
    <w:rsid w:val="002E2F75"/>
    <w:rsid w:val="002E3708"/>
    <w:rsid w:val="002E3CBC"/>
    <w:rsid w:val="002E4238"/>
    <w:rsid w:val="002E4842"/>
    <w:rsid w:val="002E48EF"/>
    <w:rsid w:val="002E49A6"/>
    <w:rsid w:val="002E5C4E"/>
    <w:rsid w:val="002E6918"/>
    <w:rsid w:val="002E79DC"/>
    <w:rsid w:val="002F1233"/>
    <w:rsid w:val="002F1257"/>
    <w:rsid w:val="002F31A6"/>
    <w:rsid w:val="002F3E3B"/>
    <w:rsid w:val="002F43DE"/>
    <w:rsid w:val="002F4B4F"/>
    <w:rsid w:val="002F772F"/>
    <w:rsid w:val="003002A3"/>
    <w:rsid w:val="003002A7"/>
    <w:rsid w:val="00300343"/>
    <w:rsid w:val="00301C1C"/>
    <w:rsid w:val="00302336"/>
    <w:rsid w:val="00303879"/>
    <w:rsid w:val="003108AF"/>
    <w:rsid w:val="00310D95"/>
    <w:rsid w:val="00312540"/>
    <w:rsid w:val="003133A3"/>
    <w:rsid w:val="00313492"/>
    <w:rsid w:val="003147E8"/>
    <w:rsid w:val="003163D7"/>
    <w:rsid w:val="00316963"/>
    <w:rsid w:val="0031790F"/>
    <w:rsid w:val="00317BD9"/>
    <w:rsid w:val="00320ECF"/>
    <w:rsid w:val="0032135D"/>
    <w:rsid w:val="003214B3"/>
    <w:rsid w:val="00326341"/>
    <w:rsid w:val="00326362"/>
    <w:rsid w:val="00331DEF"/>
    <w:rsid w:val="00331EEE"/>
    <w:rsid w:val="00332314"/>
    <w:rsid w:val="003339B6"/>
    <w:rsid w:val="003343FA"/>
    <w:rsid w:val="00336548"/>
    <w:rsid w:val="00337865"/>
    <w:rsid w:val="00337F7C"/>
    <w:rsid w:val="00340C21"/>
    <w:rsid w:val="00341D8F"/>
    <w:rsid w:val="00344D5D"/>
    <w:rsid w:val="00347778"/>
    <w:rsid w:val="00352127"/>
    <w:rsid w:val="003525B6"/>
    <w:rsid w:val="00353C90"/>
    <w:rsid w:val="003541EB"/>
    <w:rsid w:val="00354297"/>
    <w:rsid w:val="00363918"/>
    <w:rsid w:val="003641C7"/>
    <w:rsid w:val="00367B58"/>
    <w:rsid w:val="00370420"/>
    <w:rsid w:val="00370D17"/>
    <w:rsid w:val="0037208B"/>
    <w:rsid w:val="003722FA"/>
    <w:rsid w:val="003723B5"/>
    <w:rsid w:val="00372899"/>
    <w:rsid w:val="0037545E"/>
    <w:rsid w:val="003757DF"/>
    <w:rsid w:val="00377A1A"/>
    <w:rsid w:val="0038099A"/>
    <w:rsid w:val="00380F9A"/>
    <w:rsid w:val="00381853"/>
    <w:rsid w:val="00381B19"/>
    <w:rsid w:val="0038292A"/>
    <w:rsid w:val="00384E2F"/>
    <w:rsid w:val="0038552C"/>
    <w:rsid w:val="003859EB"/>
    <w:rsid w:val="0038649E"/>
    <w:rsid w:val="00387179"/>
    <w:rsid w:val="0039249C"/>
    <w:rsid w:val="00395C74"/>
    <w:rsid w:val="0039632C"/>
    <w:rsid w:val="00396FD2"/>
    <w:rsid w:val="003A01D2"/>
    <w:rsid w:val="003A1F0E"/>
    <w:rsid w:val="003A2211"/>
    <w:rsid w:val="003A3137"/>
    <w:rsid w:val="003A34F0"/>
    <w:rsid w:val="003A72F8"/>
    <w:rsid w:val="003B00AC"/>
    <w:rsid w:val="003B0232"/>
    <w:rsid w:val="003B419F"/>
    <w:rsid w:val="003B4F33"/>
    <w:rsid w:val="003B6650"/>
    <w:rsid w:val="003B6D8F"/>
    <w:rsid w:val="003B7447"/>
    <w:rsid w:val="003C05FC"/>
    <w:rsid w:val="003C07CB"/>
    <w:rsid w:val="003C11C9"/>
    <w:rsid w:val="003C2520"/>
    <w:rsid w:val="003C296E"/>
    <w:rsid w:val="003C3361"/>
    <w:rsid w:val="003C4A3D"/>
    <w:rsid w:val="003C6CE1"/>
    <w:rsid w:val="003D124D"/>
    <w:rsid w:val="003D3F51"/>
    <w:rsid w:val="003D3F52"/>
    <w:rsid w:val="003D455D"/>
    <w:rsid w:val="003D56A0"/>
    <w:rsid w:val="003E0721"/>
    <w:rsid w:val="003E231B"/>
    <w:rsid w:val="003E4639"/>
    <w:rsid w:val="003E49AF"/>
    <w:rsid w:val="003E4B7F"/>
    <w:rsid w:val="003E5524"/>
    <w:rsid w:val="003E57E5"/>
    <w:rsid w:val="003E5C22"/>
    <w:rsid w:val="003F14F2"/>
    <w:rsid w:val="003F24DC"/>
    <w:rsid w:val="003F2E96"/>
    <w:rsid w:val="003F5DC8"/>
    <w:rsid w:val="003F5EBB"/>
    <w:rsid w:val="003F7EA5"/>
    <w:rsid w:val="004009FD"/>
    <w:rsid w:val="00405752"/>
    <w:rsid w:val="00410159"/>
    <w:rsid w:val="004107BE"/>
    <w:rsid w:val="00410895"/>
    <w:rsid w:val="00413188"/>
    <w:rsid w:val="00413800"/>
    <w:rsid w:val="00414214"/>
    <w:rsid w:val="00414E4C"/>
    <w:rsid w:val="004153C4"/>
    <w:rsid w:val="00415480"/>
    <w:rsid w:val="0041602D"/>
    <w:rsid w:val="004165AB"/>
    <w:rsid w:val="00417FA0"/>
    <w:rsid w:val="00420E4B"/>
    <w:rsid w:val="004249A7"/>
    <w:rsid w:val="00426836"/>
    <w:rsid w:val="004268D8"/>
    <w:rsid w:val="00427F54"/>
    <w:rsid w:val="00430E82"/>
    <w:rsid w:val="00431B24"/>
    <w:rsid w:val="00432A7F"/>
    <w:rsid w:val="00434B32"/>
    <w:rsid w:val="00437D1F"/>
    <w:rsid w:val="00441851"/>
    <w:rsid w:val="00443706"/>
    <w:rsid w:val="0044445A"/>
    <w:rsid w:val="004449E0"/>
    <w:rsid w:val="00447E13"/>
    <w:rsid w:val="00451544"/>
    <w:rsid w:val="00452A5C"/>
    <w:rsid w:val="00452C66"/>
    <w:rsid w:val="00454ED7"/>
    <w:rsid w:val="00457C4F"/>
    <w:rsid w:val="004605D7"/>
    <w:rsid w:val="0046098A"/>
    <w:rsid w:val="0046163F"/>
    <w:rsid w:val="00462143"/>
    <w:rsid w:val="00462CB3"/>
    <w:rsid w:val="00463376"/>
    <w:rsid w:val="004643EA"/>
    <w:rsid w:val="004665C9"/>
    <w:rsid w:val="00466779"/>
    <w:rsid w:val="00467989"/>
    <w:rsid w:val="00467DA2"/>
    <w:rsid w:val="004702D6"/>
    <w:rsid w:val="00470DFB"/>
    <w:rsid w:val="00471633"/>
    <w:rsid w:val="00471ECA"/>
    <w:rsid w:val="00472818"/>
    <w:rsid w:val="00475669"/>
    <w:rsid w:val="0047642E"/>
    <w:rsid w:val="004816C5"/>
    <w:rsid w:val="00481CAB"/>
    <w:rsid w:val="0048205B"/>
    <w:rsid w:val="004826F3"/>
    <w:rsid w:val="00482829"/>
    <w:rsid w:val="0048442F"/>
    <w:rsid w:val="0048444B"/>
    <w:rsid w:val="0048641F"/>
    <w:rsid w:val="004872B7"/>
    <w:rsid w:val="00490111"/>
    <w:rsid w:val="00493399"/>
    <w:rsid w:val="00493424"/>
    <w:rsid w:val="0049389A"/>
    <w:rsid w:val="004961BB"/>
    <w:rsid w:val="004966C8"/>
    <w:rsid w:val="004978E0"/>
    <w:rsid w:val="004A01C2"/>
    <w:rsid w:val="004A056C"/>
    <w:rsid w:val="004A1857"/>
    <w:rsid w:val="004A1B9F"/>
    <w:rsid w:val="004A45B3"/>
    <w:rsid w:val="004A6718"/>
    <w:rsid w:val="004B1B70"/>
    <w:rsid w:val="004B1FBD"/>
    <w:rsid w:val="004B24A4"/>
    <w:rsid w:val="004B3A97"/>
    <w:rsid w:val="004B6102"/>
    <w:rsid w:val="004B6219"/>
    <w:rsid w:val="004B638E"/>
    <w:rsid w:val="004B6860"/>
    <w:rsid w:val="004B6D7F"/>
    <w:rsid w:val="004C6226"/>
    <w:rsid w:val="004C77A7"/>
    <w:rsid w:val="004D05D8"/>
    <w:rsid w:val="004D194A"/>
    <w:rsid w:val="004D198A"/>
    <w:rsid w:val="004D3337"/>
    <w:rsid w:val="004D6B33"/>
    <w:rsid w:val="004D7C2F"/>
    <w:rsid w:val="004E0C32"/>
    <w:rsid w:val="004E1094"/>
    <w:rsid w:val="004E35FC"/>
    <w:rsid w:val="004E4569"/>
    <w:rsid w:val="004E4AA2"/>
    <w:rsid w:val="004E63CD"/>
    <w:rsid w:val="004E6486"/>
    <w:rsid w:val="004E6A88"/>
    <w:rsid w:val="004E6D0F"/>
    <w:rsid w:val="004E7F3C"/>
    <w:rsid w:val="004F390C"/>
    <w:rsid w:val="004F4744"/>
    <w:rsid w:val="005023F0"/>
    <w:rsid w:val="005065B1"/>
    <w:rsid w:val="00507129"/>
    <w:rsid w:val="00507DB7"/>
    <w:rsid w:val="0051160D"/>
    <w:rsid w:val="005140B3"/>
    <w:rsid w:val="0051467E"/>
    <w:rsid w:val="00514E4F"/>
    <w:rsid w:val="00515460"/>
    <w:rsid w:val="0051761D"/>
    <w:rsid w:val="00522A62"/>
    <w:rsid w:val="005241B3"/>
    <w:rsid w:val="005241D9"/>
    <w:rsid w:val="005249E0"/>
    <w:rsid w:val="00524CD0"/>
    <w:rsid w:val="005261C6"/>
    <w:rsid w:val="00526ABE"/>
    <w:rsid w:val="005275F6"/>
    <w:rsid w:val="00530041"/>
    <w:rsid w:val="00531651"/>
    <w:rsid w:val="00532910"/>
    <w:rsid w:val="00534113"/>
    <w:rsid w:val="00534791"/>
    <w:rsid w:val="00535EA5"/>
    <w:rsid w:val="00536D58"/>
    <w:rsid w:val="00537F03"/>
    <w:rsid w:val="00540ECE"/>
    <w:rsid w:val="005415A9"/>
    <w:rsid w:val="00545CD7"/>
    <w:rsid w:val="00546081"/>
    <w:rsid w:val="00547C51"/>
    <w:rsid w:val="0055047D"/>
    <w:rsid w:val="00550723"/>
    <w:rsid w:val="00553861"/>
    <w:rsid w:val="00556471"/>
    <w:rsid w:val="00562A4C"/>
    <w:rsid w:val="00565935"/>
    <w:rsid w:val="0056650B"/>
    <w:rsid w:val="00566FAF"/>
    <w:rsid w:val="005675F7"/>
    <w:rsid w:val="0056761C"/>
    <w:rsid w:val="00567785"/>
    <w:rsid w:val="00570B67"/>
    <w:rsid w:val="00572858"/>
    <w:rsid w:val="005732BF"/>
    <w:rsid w:val="0057373C"/>
    <w:rsid w:val="00573B09"/>
    <w:rsid w:val="00574758"/>
    <w:rsid w:val="00575611"/>
    <w:rsid w:val="00576164"/>
    <w:rsid w:val="00580878"/>
    <w:rsid w:val="00581E29"/>
    <w:rsid w:val="00582354"/>
    <w:rsid w:val="00583047"/>
    <w:rsid w:val="005838DA"/>
    <w:rsid w:val="00583DCE"/>
    <w:rsid w:val="00584467"/>
    <w:rsid w:val="00584822"/>
    <w:rsid w:val="00585EB4"/>
    <w:rsid w:val="00586527"/>
    <w:rsid w:val="00586D82"/>
    <w:rsid w:val="005878C6"/>
    <w:rsid w:val="00591219"/>
    <w:rsid w:val="00593A56"/>
    <w:rsid w:val="00593E3F"/>
    <w:rsid w:val="005959E5"/>
    <w:rsid w:val="005967AA"/>
    <w:rsid w:val="005A10FB"/>
    <w:rsid w:val="005A5BB7"/>
    <w:rsid w:val="005A5D12"/>
    <w:rsid w:val="005A75E9"/>
    <w:rsid w:val="005A7752"/>
    <w:rsid w:val="005B0446"/>
    <w:rsid w:val="005B0AB5"/>
    <w:rsid w:val="005B1842"/>
    <w:rsid w:val="005B2481"/>
    <w:rsid w:val="005B2B08"/>
    <w:rsid w:val="005B41B9"/>
    <w:rsid w:val="005B6DED"/>
    <w:rsid w:val="005C0D49"/>
    <w:rsid w:val="005C1F3D"/>
    <w:rsid w:val="005C30D2"/>
    <w:rsid w:val="005D00E1"/>
    <w:rsid w:val="005D0554"/>
    <w:rsid w:val="005D4B32"/>
    <w:rsid w:val="005D6240"/>
    <w:rsid w:val="005D668A"/>
    <w:rsid w:val="005D7192"/>
    <w:rsid w:val="005D74B2"/>
    <w:rsid w:val="005E69BF"/>
    <w:rsid w:val="005E7FB0"/>
    <w:rsid w:val="005F01CC"/>
    <w:rsid w:val="005F020F"/>
    <w:rsid w:val="005F030A"/>
    <w:rsid w:val="005F044A"/>
    <w:rsid w:val="005F20AB"/>
    <w:rsid w:val="005F22FD"/>
    <w:rsid w:val="005F52C9"/>
    <w:rsid w:val="005F6145"/>
    <w:rsid w:val="005F7018"/>
    <w:rsid w:val="00600550"/>
    <w:rsid w:val="006018DD"/>
    <w:rsid w:val="006022BB"/>
    <w:rsid w:val="006023B5"/>
    <w:rsid w:val="00604105"/>
    <w:rsid w:val="006048C9"/>
    <w:rsid w:val="006122B1"/>
    <w:rsid w:val="0061240A"/>
    <w:rsid w:val="00612B86"/>
    <w:rsid w:val="0061316F"/>
    <w:rsid w:val="00613C67"/>
    <w:rsid w:val="006141C4"/>
    <w:rsid w:val="00617FC6"/>
    <w:rsid w:val="00621B6F"/>
    <w:rsid w:val="00621C0A"/>
    <w:rsid w:val="00623743"/>
    <w:rsid w:val="006243E4"/>
    <w:rsid w:val="00625916"/>
    <w:rsid w:val="00627C3A"/>
    <w:rsid w:val="00630EB3"/>
    <w:rsid w:val="00631121"/>
    <w:rsid w:val="00631B5A"/>
    <w:rsid w:val="006341D5"/>
    <w:rsid w:val="006349C2"/>
    <w:rsid w:val="0063679F"/>
    <w:rsid w:val="00636901"/>
    <w:rsid w:val="006369CB"/>
    <w:rsid w:val="00637B97"/>
    <w:rsid w:val="00642E84"/>
    <w:rsid w:val="00643C04"/>
    <w:rsid w:val="006454BC"/>
    <w:rsid w:val="00646EB5"/>
    <w:rsid w:val="00651444"/>
    <w:rsid w:val="00652F22"/>
    <w:rsid w:val="00653424"/>
    <w:rsid w:val="00655CCA"/>
    <w:rsid w:val="00657950"/>
    <w:rsid w:val="00660784"/>
    <w:rsid w:val="00662407"/>
    <w:rsid w:val="00663BF6"/>
    <w:rsid w:val="00666895"/>
    <w:rsid w:val="006705BD"/>
    <w:rsid w:val="00671509"/>
    <w:rsid w:val="006715DB"/>
    <w:rsid w:val="006731BA"/>
    <w:rsid w:val="00673AA4"/>
    <w:rsid w:val="006746AA"/>
    <w:rsid w:val="0067558B"/>
    <w:rsid w:val="00675B99"/>
    <w:rsid w:val="00675C64"/>
    <w:rsid w:val="00675D75"/>
    <w:rsid w:val="0067632F"/>
    <w:rsid w:val="00676E64"/>
    <w:rsid w:val="006770E5"/>
    <w:rsid w:val="00677A9A"/>
    <w:rsid w:val="00681144"/>
    <w:rsid w:val="00682A90"/>
    <w:rsid w:val="00684A05"/>
    <w:rsid w:val="0068532E"/>
    <w:rsid w:val="00685889"/>
    <w:rsid w:val="00686535"/>
    <w:rsid w:val="0068669E"/>
    <w:rsid w:val="0068739B"/>
    <w:rsid w:val="00690259"/>
    <w:rsid w:val="00691016"/>
    <w:rsid w:val="00691B1C"/>
    <w:rsid w:val="00692934"/>
    <w:rsid w:val="00692D20"/>
    <w:rsid w:val="00692F2D"/>
    <w:rsid w:val="00693C41"/>
    <w:rsid w:val="00694802"/>
    <w:rsid w:val="00694FB3"/>
    <w:rsid w:val="006A18AF"/>
    <w:rsid w:val="006A2D5E"/>
    <w:rsid w:val="006A3685"/>
    <w:rsid w:val="006A70D0"/>
    <w:rsid w:val="006A7F16"/>
    <w:rsid w:val="006B3A07"/>
    <w:rsid w:val="006B4AC2"/>
    <w:rsid w:val="006B4B88"/>
    <w:rsid w:val="006B600D"/>
    <w:rsid w:val="006B793A"/>
    <w:rsid w:val="006B7ACC"/>
    <w:rsid w:val="006B7B9F"/>
    <w:rsid w:val="006C0148"/>
    <w:rsid w:val="006C2680"/>
    <w:rsid w:val="006C2AD3"/>
    <w:rsid w:val="006C46E7"/>
    <w:rsid w:val="006C5674"/>
    <w:rsid w:val="006C75BD"/>
    <w:rsid w:val="006C771F"/>
    <w:rsid w:val="006C7A49"/>
    <w:rsid w:val="006C7EE7"/>
    <w:rsid w:val="006D184D"/>
    <w:rsid w:val="006D33B6"/>
    <w:rsid w:val="006D5E74"/>
    <w:rsid w:val="006D698A"/>
    <w:rsid w:val="006D6C70"/>
    <w:rsid w:val="006D71FB"/>
    <w:rsid w:val="006E08BC"/>
    <w:rsid w:val="006E1DCE"/>
    <w:rsid w:val="006E26EF"/>
    <w:rsid w:val="006E464A"/>
    <w:rsid w:val="006E4699"/>
    <w:rsid w:val="006E49FB"/>
    <w:rsid w:val="006E6176"/>
    <w:rsid w:val="006E6918"/>
    <w:rsid w:val="006E741D"/>
    <w:rsid w:val="006F350D"/>
    <w:rsid w:val="006F3DA4"/>
    <w:rsid w:val="006F5565"/>
    <w:rsid w:val="006F73F6"/>
    <w:rsid w:val="006F7AFD"/>
    <w:rsid w:val="00700B40"/>
    <w:rsid w:val="00703B8F"/>
    <w:rsid w:val="00704948"/>
    <w:rsid w:val="00706268"/>
    <w:rsid w:val="00707E27"/>
    <w:rsid w:val="00711434"/>
    <w:rsid w:val="00711BB4"/>
    <w:rsid w:val="007123DA"/>
    <w:rsid w:val="0071492C"/>
    <w:rsid w:val="00717189"/>
    <w:rsid w:val="007224E0"/>
    <w:rsid w:val="0072367A"/>
    <w:rsid w:val="0072402B"/>
    <w:rsid w:val="0072470B"/>
    <w:rsid w:val="0072694D"/>
    <w:rsid w:val="00726A66"/>
    <w:rsid w:val="00731F1C"/>
    <w:rsid w:val="007340A7"/>
    <w:rsid w:val="00734436"/>
    <w:rsid w:val="00734E5A"/>
    <w:rsid w:val="007351E2"/>
    <w:rsid w:val="00736709"/>
    <w:rsid w:val="00740131"/>
    <w:rsid w:val="007407AA"/>
    <w:rsid w:val="0074113C"/>
    <w:rsid w:val="00742184"/>
    <w:rsid w:val="007422DE"/>
    <w:rsid w:val="00742CAD"/>
    <w:rsid w:val="00743434"/>
    <w:rsid w:val="00746B8F"/>
    <w:rsid w:val="00746ED8"/>
    <w:rsid w:val="00747CCC"/>
    <w:rsid w:val="00750E17"/>
    <w:rsid w:val="00752BC1"/>
    <w:rsid w:val="007540FA"/>
    <w:rsid w:val="00755E2A"/>
    <w:rsid w:val="007569D4"/>
    <w:rsid w:val="00757143"/>
    <w:rsid w:val="007604D7"/>
    <w:rsid w:val="00760A16"/>
    <w:rsid w:val="00762A07"/>
    <w:rsid w:val="00763A28"/>
    <w:rsid w:val="00766129"/>
    <w:rsid w:val="00770B48"/>
    <w:rsid w:val="007725FD"/>
    <w:rsid w:val="00773BFD"/>
    <w:rsid w:val="00775CF8"/>
    <w:rsid w:val="007766E6"/>
    <w:rsid w:val="00777F3B"/>
    <w:rsid w:val="00780B43"/>
    <w:rsid w:val="00780EEE"/>
    <w:rsid w:val="00783374"/>
    <w:rsid w:val="00783E2D"/>
    <w:rsid w:val="007842C1"/>
    <w:rsid w:val="007845CA"/>
    <w:rsid w:val="007909FC"/>
    <w:rsid w:val="00791C72"/>
    <w:rsid w:val="007922F8"/>
    <w:rsid w:val="007935B9"/>
    <w:rsid w:val="0079471E"/>
    <w:rsid w:val="007A4A99"/>
    <w:rsid w:val="007A4C1D"/>
    <w:rsid w:val="007A65C6"/>
    <w:rsid w:val="007B74A1"/>
    <w:rsid w:val="007C04F7"/>
    <w:rsid w:val="007C0A63"/>
    <w:rsid w:val="007C1262"/>
    <w:rsid w:val="007C232A"/>
    <w:rsid w:val="007C4BB2"/>
    <w:rsid w:val="007C5127"/>
    <w:rsid w:val="007C5CB9"/>
    <w:rsid w:val="007C709C"/>
    <w:rsid w:val="007C7E09"/>
    <w:rsid w:val="007D03A4"/>
    <w:rsid w:val="007D22B9"/>
    <w:rsid w:val="007D2512"/>
    <w:rsid w:val="007D2F68"/>
    <w:rsid w:val="007D52F7"/>
    <w:rsid w:val="007D6149"/>
    <w:rsid w:val="007D6BCB"/>
    <w:rsid w:val="007D7F59"/>
    <w:rsid w:val="007E1FDD"/>
    <w:rsid w:val="007E5536"/>
    <w:rsid w:val="007E6280"/>
    <w:rsid w:val="007E7A56"/>
    <w:rsid w:val="007F03F2"/>
    <w:rsid w:val="007F1251"/>
    <w:rsid w:val="007F212B"/>
    <w:rsid w:val="007F4A48"/>
    <w:rsid w:val="007F6308"/>
    <w:rsid w:val="008006BD"/>
    <w:rsid w:val="00810E12"/>
    <w:rsid w:val="00811FE5"/>
    <w:rsid w:val="008162A6"/>
    <w:rsid w:val="00820FDE"/>
    <w:rsid w:val="00821CE5"/>
    <w:rsid w:val="008231AA"/>
    <w:rsid w:val="008238EB"/>
    <w:rsid w:val="0082410A"/>
    <w:rsid w:val="008267BF"/>
    <w:rsid w:val="00831927"/>
    <w:rsid w:val="00835E58"/>
    <w:rsid w:val="008362E2"/>
    <w:rsid w:val="0083636C"/>
    <w:rsid w:val="008365F8"/>
    <w:rsid w:val="00837CD5"/>
    <w:rsid w:val="008429C5"/>
    <w:rsid w:val="00844070"/>
    <w:rsid w:val="0084468A"/>
    <w:rsid w:val="008463DF"/>
    <w:rsid w:val="00850F8F"/>
    <w:rsid w:val="008511AD"/>
    <w:rsid w:val="00853621"/>
    <w:rsid w:val="008539D4"/>
    <w:rsid w:val="00853A38"/>
    <w:rsid w:val="008542B4"/>
    <w:rsid w:val="008553FE"/>
    <w:rsid w:val="008560A7"/>
    <w:rsid w:val="0085634F"/>
    <w:rsid w:val="008570B6"/>
    <w:rsid w:val="0086045F"/>
    <w:rsid w:val="00860EF0"/>
    <w:rsid w:val="00860FE2"/>
    <w:rsid w:val="00861CC2"/>
    <w:rsid w:val="00864248"/>
    <w:rsid w:val="008654F1"/>
    <w:rsid w:val="00867831"/>
    <w:rsid w:val="00872AFD"/>
    <w:rsid w:val="00875182"/>
    <w:rsid w:val="00875772"/>
    <w:rsid w:val="00875A80"/>
    <w:rsid w:val="00875BC0"/>
    <w:rsid w:val="00876FD6"/>
    <w:rsid w:val="00880446"/>
    <w:rsid w:val="0088045F"/>
    <w:rsid w:val="008807F3"/>
    <w:rsid w:val="00881DAD"/>
    <w:rsid w:val="008827AA"/>
    <w:rsid w:val="008865EC"/>
    <w:rsid w:val="00886730"/>
    <w:rsid w:val="00887D98"/>
    <w:rsid w:val="00890A14"/>
    <w:rsid w:val="00891D08"/>
    <w:rsid w:val="008934DB"/>
    <w:rsid w:val="00894ADA"/>
    <w:rsid w:val="00895AC1"/>
    <w:rsid w:val="008966BD"/>
    <w:rsid w:val="00896DCB"/>
    <w:rsid w:val="00897875"/>
    <w:rsid w:val="008A3942"/>
    <w:rsid w:val="008A4D52"/>
    <w:rsid w:val="008B0236"/>
    <w:rsid w:val="008B416A"/>
    <w:rsid w:val="008B56F9"/>
    <w:rsid w:val="008C2607"/>
    <w:rsid w:val="008C39AE"/>
    <w:rsid w:val="008C4164"/>
    <w:rsid w:val="008C4338"/>
    <w:rsid w:val="008C4711"/>
    <w:rsid w:val="008C5F3F"/>
    <w:rsid w:val="008C6391"/>
    <w:rsid w:val="008C7150"/>
    <w:rsid w:val="008D0279"/>
    <w:rsid w:val="008D06B0"/>
    <w:rsid w:val="008D13FB"/>
    <w:rsid w:val="008D2270"/>
    <w:rsid w:val="008D5EF3"/>
    <w:rsid w:val="008E052E"/>
    <w:rsid w:val="008E1D70"/>
    <w:rsid w:val="008E1E14"/>
    <w:rsid w:val="008E2571"/>
    <w:rsid w:val="008E28E5"/>
    <w:rsid w:val="008E3B57"/>
    <w:rsid w:val="008E6817"/>
    <w:rsid w:val="008E75C3"/>
    <w:rsid w:val="008F0618"/>
    <w:rsid w:val="008F0A74"/>
    <w:rsid w:val="008F2AFF"/>
    <w:rsid w:val="008F3613"/>
    <w:rsid w:val="008F3930"/>
    <w:rsid w:val="008F42A4"/>
    <w:rsid w:val="008F4779"/>
    <w:rsid w:val="008F5470"/>
    <w:rsid w:val="008F5CF8"/>
    <w:rsid w:val="008F5EDF"/>
    <w:rsid w:val="0090482D"/>
    <w:rsid w:val="0090488C"/>
    <w:rsid w:val="0090580B"/>
    <w:rsid w:val="00905B7D"/>
    <w:rsid w:val="00907B74"/>
    <w:rsid w:val="009100BD"/>
    <w:rsid w:val="009137C1"/>
    <w:rsid w:val="0091775E"/>
    <w:rsid w:val="00920D79"/>
    <w:rsid w:val="0092112F"/>
    <w:rsid w:val="00922F0C"/>
    <w:rsid w:val="00926575"/>
    <w:rsid w:val="00927C6A"/>
    <w:rsid w:val="0093098B"/>
    <w:rsid w:val="00935943"/>
    <w:rsid w:val="00937DFB"/>
    <w:rsid w:val="009410F2"/>
    <w:rsid w:val="009412D0"/>
    <w:rsid w:val="009422CF"/>
    <w:rsid w:val="00944518"/>
    <w:rsid w:val="0094541B"/>
    <w:rsid w:val="00945B03"/>
    <w:rsid w:val="009471E6"/>
    <w:rsid w:val="00950469"/>
    <w:rsid w:val="00950CA4"/>
    <w:rsid w:val="00951146"/>
    <w:rsid w:val="009547D9"/>
    <w:rsid w:val="00954AC2"/>
    <w:rsid w:val="0095701D"/>
    <w:rsid w:val="009601F8"/>
    <w:rsid w:val="0096090B"/>
    <w:rsid w:val="0096117F"/>
    <w:rsid w:val="009614CD"/>
    <w:rsid w:val="0096150A"/>
    <w:rsid w:val="00962354"/>
    <w:rsid w:val="00962648"/>
    <w:rsid w:val="00964294"/>
    <w:rsid w:val="0096570A"/>
    <w:rsid w:val="009659E5"/>
    <w:rsid w:val="00966523"/>
    <w:rsid w:val="0096673C"/>
    <w:rsid w:val="009704A4"/>
    <w:rsid w:val="009707B3"/>
    <w:rsid w:val="0097226C"/>
    <w:rsid w:val="0097281C"/>
    <w:rsid w:val="009738EA"/>
    <w:rsid w:val="00974FEF"/>
    <w:rsid w:val="009761DE"/>
    <w:rsid w:val="00980103"/>
    <w:rsid w:val="00982121"/>
    <w:rsid w:val="0098297B"/>
    <w:rsid w:val="00983B50"/>
    <w:rsid w:val="00983B6A"/>
    <w:rsid w:val="00984F58"/>
    <w:rsid w:val="00987821"/>
    <w:rsid w:val="00987A98"/>
    <w:rsid w:val="00987A9F"/>
    <w:rsid w:val="0099020B"/>
    <w:rsid w:val="00991694"/>
    <w:rsid w:val="009925D1"/>
    <w:rsid w:val="00994D00"/>
    <w:rsid w:val="00996E81"/>
    <w:rsid w:val="009A11A5"/>
    <w:rsid w:val="009A59CE"/>
    <w:rsid w:val="009B06DD"/>
    <w:rsid w:val="009B0FF5"/>
    <w:rsid w:val="009B1BB2"/>
    <w:rsid w:val="009B26CB"/>
    <w:rsid w:val="009B28E1"/>
    <w:rsid w:val="009B5FC6"/>
    <w:rsid w:val="009B65BA"/>
    <w:rsid w:val="009B7383"/>
    <w:rsid w:val="009B7D55"/>
    <w:rsid w:val="009C6874"/>
    <w:rsid w:val="009C69E4"/>
    <w:rsid w:val="009C7375"/>
    <w:rsid w:val="009D0643"/>
    <w:rsid w:val="009D2281"/>
    <w:rsid w:val="009D27D7"/>
    <w:rsid w:val="009D29DC"/>
    <w:rsid w:val="009D2F2B"/>
    <w:rsid w:val="009D322D"/>
    <w:rsid w:val="009D48F7"/>
    <w:rsid w:val="009D4CB7"/>
    <w:rsid w:val="009D7BB5"/>
    <w:rsid w:val="009E0C47"/>
    <w:rsid w:val="009E33FA"/>
    <w:rsid w:val="009E58C8"/>
    <w:rsid w:val="009F2C75"/>
    <w:rsid w:val="009F4347"/>
    <w:rsid w:val="009F520D"/>
    <w:rsid w:val="009F7DC3"/>
    <w:rsid w:val="00A004A0"/>
    <w:rsid w:val="00A05605"/>
    <w:rsid w:val="00A063A5"/>
    <w:rsid w:val="00A07068"/>
    <w:rsid w:val="00A104FE"/>
    <w:rsid w:val="00A118C6"/>
    <w:rsid w:val="00A11DB0"/>
    <w:rsid w:val="00A13119"/>
    <w:rsid w:val="00A15DE1"/>
    <w:rsid w:val="00A17524"/>
    <w:rsid w:val="00A17F1E"/>
    <w:rsid w:val="00A208A0"/>
    <w:rsid w:val="00A2184D"/>
    <w:rsid w:val="00A229C2"/>
    <w:rsid w:val="00A22DF7"/>
    <w:rsid w:val="00A248A3"/>
    <w:rsid w:val="00A24C0E"/>
    <w:rsid w:val="00A25EC9"/>
    <w:rsid w:val="00A312E6"/>
    <w:rsid w:val="00A31D5C"/>
    <w:rsid w:val="00A34AC8"/>
    <w:rsid w:val="00A35DAB"/>
    <w:rsid w:val="00A36229"/>
    <w:rsid w:val="00A37255"/>
    <w:rsid w:val="00A3748B"/>
    <w:rsid w:val="00A41112"/>
    <w:rsid w:val="00A41241"/>
    <w:rsid w:val="00A42C06"/>
    <w:rsid w:val="00A45634"/>
    <w:rsid w:val="00A46D46"/>
    <w:rsid w:val="00A47314"/>
    <w:rsid w:val="00A50DFC"/>
    <w:rsid w:val="00A5179B"/>
    <w:rsid w:val="00A5250C"/>
    <w:rsid w:val="00A52924"/>
    <w:rsid w:val="00A53349"/>
    <w:rsid w:val="00A557D7"/>
    <w:rsid w:val="00A5713C"/>
    <w:rsid w:val="00A571FE"/>
    <w:rsid w:val="00A61FDF"/>
    <w:rsid w:val="00A646F8"/>
    <w:rsid w:val="00A70CD5"/>
    <w:rsid w:val="00A71A25"/>
    <w:rsid w:val="00A73092"/>
    <w:rsid w:val="00A75D3D"/>
    <w:rsid w:val="00A769AB"/>
    <w:rsid w:val="00A76B79"/>
    <w:rsid w:val="00A7731E"/>
    <w:rsid w:val="00A77E62"/>
    <w:rsid w:val="00A80207"/>
    <w:rsid w:val="00A8042C"/>
    <w:rsid w:val="00A80B24"/>
    <w:rsid w:val="00A80C09"/>
    <w:rsid w:val="00A81149"/>
    <w:rsid w:val="00A8328E"/>
    <w:rsid w:val="00A83837"/>
    <w:rsid w:val="00A872BB"/>
    <w:rsid w:val="00A877DB"/>
    <w:rsid w:val="00A904B2"/>
    <w:rsid w:val="00A90D73"/>
    <w:rsid w:val="00A9255D"/>
    <w:rsid w:val="00A93C24"/>
    <w:rsid w:val="00A94F44"/>
    <w:rsid w:val="00A95C1D"/>
    <w:rsid w:val="00A96AFC"/>
    <w:rsid w:val="00A97C15"/>
    <w:rsid w:val="00AA1B1C"/>
    <w:rsid w:val="00AA1EAC"/>
    <w:rsid w:val="00AA2164"/>
    <w:rsid w:val="00AA286B"/>
    <w:rsid w:val="00AA39CD"/>
    <w:rsid w:val="00AA3D8D"/>
    <w:rsid w:val="00AA516D"/>
    <w:rsid w:val="00AA6048"/>
    <w:rsid w:val="00AA606A"/>
    <w:rsid w:val="00AA70CA"/>
    <w:rsid w:val="00AB0348"/>
    <w:rsid w:val="00AB0F11"/>
    <w:rsid w:val="00AB112B"/>
    <w:rsid w:val="00AB1B6C"/>
    <w:rsid w:val="00AB1F40"/>
    <w:rsid w:val="00AB4478"/>
    <w:rsid w:val="00AB6384"/>
    <w:rsid w:val="00AC1A58"/>
    <w:rsid w:val="00AC22DA"/>
    <w:rsid w:val="00AC234D"/>
    <w:rsid w:val="00AC410E"/>
    <w:rsid w:val="00AC47F5"/>
    <w:rsid w:val="00AC4C7E"/>
    <w:rsid w:val="00AC5C47"/>
    <w:rsid w:val="00AC6504"/>
    <w:rsid w:val="00AC6F10"/>
    <w:rsid w:val="00AC7192"/>
    <w:rsid w:val="00AC777D"/>
    <w:rsid w:val="00AD001F"/>
    <w:rsid w:val="00AD16FC"/>
    <w:rsid w:val="00AD4BEC"/>
    <w:rsid w:val="00AD55AC"/>
    <w:rsid w:val="00AD5EAB"/>
    <w:rsid w:val="00AD6299"/>
    <w:rsid w:val="00AD6F7C"/>
    <w:rsid w:val="00AD7426"/>
    <w:rsid w:val="00AD7FE4"/>
    <w:rsid w:val="00AE17C9"/>
    <w:rsid w:val="00AE276B"/>
    <w:rsid w:val="00AE3F39"/>
    <w:rsid w:val="00AE5BAE"/>
    <w:rsid w:val="00AE5E44"/>
    <w:rsid w:val="00AE6353"/>
    <w:rsid w:val="00AE647E"/>
    <w:rsid w:val="00AF01C9"/>
    <w:rsid w:val="00AF1F7B"/>
    <w:rsid w:val="00AF2A9C"/>
    <w:rsid w:val="00AF401B"/>
    <w:rsid w:val="00AF50CF"/>
    <w:rsid w:val="00AF5EEC"/>
    <w:rsid w:val="00AF79AD"/>
    <w:rsid w:val="00B019EC"/>
    <w:rsid w:val="00B05798"/>
    <w:rsid w:val="00B06149"/>
    <w:rsid w:val="00B10E35"/>
    <w:rsid w:val="00B110D0"/>
    <w:rsid w:val="00B11358"/>
    <w:rsid w:val="00B171DC"/>
    <w:rsid w:val="00B1756B"/>
    <w:rsid w:val="00B21C2A"/>
    <w:rsid w:val="00B239C7"/>
    <w:rsid w:val="00B240AE"/>
    <w:rsid w:val="00B26242"/>
    <w:rsid w:val="00B26844"/>
    <w:rsid w:val="00B30598"/>
    <w:rsid w:val="00B30E3F"/>
    <w:rsid w:val="00B31182"/>
    <w:rsid w:val="00B31EFF"/>
    <w:rsid w:val="00B34163"/>
    <w:rsid w:val="00B36596"/>
    <w:rsid w:val="00B37FD6"/>
    <w:rsid w:val="00B40AE0"/>
    <w:rsid w:val="00B40E1D"/>
    <w:rsid w:val="00B424E0"/>
    <w:rsid w:val="00B42720"/>
    <w:rsid w:val="00B43717"/>
    <w:rsid w:val="00B44C00"/>
    <w:rsid w:val="00B4527A"/>
    <w:rsid w:val="00B46BCB"/>
    <w:rsid w:val="00B5167A"/>
    <w:rsid w:val="00B53279"/>
    <w:rsid w:val="00B60323"/>
    <w:rsid w:val="00B60747"/>
    <w:rsid w:val="00B61FF5"/>
    <w:rsid w:val="00B64F03"/>
    <w:rsid w:val="00B665F0"/>
    <w:rsid w:val="00B66830"/>
    <w:rsid w:val="00B7307F"/>
    <w:rsid w:val="00B82077"/>
    <w:rsid w:val="00B82151"/>
    <w:rsid w:val="00B82E67"/>
    <w:rsid w:val="00B8569D"/>
    <w:rsid w:val="00B90171"/>
    <w:rsid w:val="00B915A6"/>
    <w:rsid w:val="00B91764"/>
    <w:rsid w:val="00B931C6"/>
    <w:rsid w:val="00B979A8"/>
    <w:rsid w:val="00BA3072"/>
    <w:rsid w:val="00BA430C"/>
    <w:rsid w:val="00BA5A72"/>
    <w:rsid w:val="00BB0C38"/>
    <w:rsid w:val="00BB29EC"/>
    <w:rsid w:val="00BB32B3"/>
    <w:rsid w:val="00BB69FA"/>
    <w:rsid w:val="00BC0326"/>
    <w:rsid w:val="00BC2A5F"/>
    <w:rsid w:val="00BC3A62"/>
    <w:rsid w:val="00BC4E71"/>
    <w:rsid w:val="00BC578B"/>
    <w:rsid w:val="00BC5D86"/>
    <w:rsid w:val="00BC7C41"/>
    <w:rsid w:val="00BD0497"/>
    <w:rsid w:val="00BD124E"/>
    <w:rsid w:val="00BD1778"/>
    <w:rsid w:val="00BD1A48"/>
    <w:rsid w:val="00BD1F33"/>
    <w:rsid w:val="00BD213D"/>
    <w:rsid w:val="00BD28D4"/>
    <w:rsid w:val="00BD4C02"/>
    <w:rsid w:val="00BD6302"/>
    <w:rsid w:val="00BD72B4"/>
    <w:rsid w:val="00BE0F9E"/>
    <w:rsid w:val="00BE165D"/>
    <w:rsid w:val="00BE1A28"/>
    <w:rsid w:val="00BE2AFB"/>
    <w:rsid w:val="00BE38BE"/>
    <w:rsid w:val="00BE3BAD"/>
    <w:rsid w:val="00BE3BB8"/>
    <w:rsid w:val="00BE4D1D"/>
    <w:rsid w:val="00BE57EF"/>
    <w:rsid w:val="00BE7D97"/>
    <w:rsid w:val="00BF0F29"/>
    <w:rsid w:val="00BF445C"/>
    <w:rsid w:val="00BF4BD8"/>
    <w:rsid w:val="00BF4D5B"/>
    <w:rsid w:val="00BF684C"/>
    <w:rsid w:val="00C0007B"/>
    <w:rsid w:val="00C01C3B"/>
    <w:rsid w:val="00C02010"/>
    <w:rsid w:val="00C02610"/>
    <w:rsid w:val="00C02A82"/>
    <w:rsid w:val="00C03CC4"/>
    <w:rsid w:val="00C0493A"/>
    <w:rsid w:val="00C05494"/>
    <w:rsid w:val="00C06691"/>
    <w:rsid w:val="00C073DB"/>
    <w:rsid w:val="00C13A27"/>
    <w:rsid w:val="00C14E08"/>
    <w:rsid w:val="00C15733"/>
    <w:rsid w:val="00C16442"/>
    <w:rsid w:val="00C201F5"/>
    <w:rsid w:val="00C20282"/>
    <w:rsid w:val="00C219AB"/>
    <w:rsid w:val="00C22A60"/>
    <w:rsid w:val="00C2375A"/>
    <w:rsid w:val="00C24A77"/>
    <w:rsid w:val="00C26CBC"/>
    <w:rsid w:val="00C26EFF"/>
    <w:rsid w:val="00C30ED0"/>
    <w:rsid w:val="00C33C03"/>
    <w:rsid w:val="00C40FAC"/>
    <w:rsid w:val="00C415C8"/>
    <w:rsid w:val="00C42955"/>
    <w:rsid w:val="00C4435F"/>
    <w:rsid w:val="00C45A26"/>
    <w:rsid w:val="00C46BF1"/>
    <w:rsid w:val="00C46E4A"/>
    <w:rsid w:val="00C47C3D"/>
    <w:rsid w:val="00C51B73"/>
    <w:rsid w:val="00C5452A"/>
    <w:rsid w:val="00C60A12"/>
    <w:rsid w:val="00C60C4A"/>
    <w:rsid w:val="00C61C1F"/>
    <w:rsid w:val="00C62008"/>
    <w:rsid w:val="00C63595"/>
    <w:rsid w:val="00C63B5A"/>
    <w:rsid w:val="00C63E5E"/>
    <w:rsid w:val="00C6570C"/>
    <w:rsid w:val="00C65C44"/>
    <w:rsid w:val="00C67C5D"/>
    <w:rsid w:val="00C719B4"/>
    <w:rsid w:val="00C72229"/>
    <w:rsid w:val="00C75119"/>
    <w:rsid w:val="00C7599D"/>
    <w:rsid w:val="00C76C47"/>
    <w:rsid w:val="00C777CC"/>
    <w:rsid w:val="00C7789C"/>
    <w:rsid w:val="00C77D08"/>
    <w:rsid w:val="00C80044"/>
    <w:rsid w:val="00C818EC"/>
    <w:rsid w:val="00C81D66"/>
    <w:rsid w:val="00C833F8"/>
    <w:rsid w:val="00C84376"/>
    <w:rsid w:val="00C856E3"/>
    <w:rsid w:val="00C863D6"/>
    <w:rsid w:val="00C87005"/>
    <w:rsid w:val="00C90125"/>
    <w:rsid w:val="00C90737"/>
    <w:rsid w:val="00C92367"/>
    <w:rsid w:val="00C9265A"/>
    <w:rsid w:val="00C960BD"/>
    <w:rsid w:val="00C960D0"/>
    <w:rsid w:val="00C972FA"/>
    <w:rsid w:val="00CA2A59"/>
    <w:rsid w:val="00CA336A"/>
    <w:rsid w:val="00CA640D"/>
    <w:rsid w:val="00CA7046"/>
    <w:rsid w:val="00CA7314"/>
    <w:rsid w:val="00CB1040"/>
    <w:rsid w:val="00CB2407"/>
    <w:rsid w:val="00CB3324"/>
    <w:rsid w:val="00CB3B75"/>
    <w:rsid w:val="00CB74EA"/>
    <w:rsid w:val="00CC445D"/>
    <w:rsid w:val="00CC44DA"/>
    <w:rsid w:val="00CC4A98"/>
    <w:rsid w:val="00CC5597"/>
    <w:rsid w:val="00CD0B2B"/>
    <w:rsid w:val="00CD254F"/>
    <w:rsid w:val="00CD3143"/>
    <w:rsid w:val="00CD3200"/>
    <w:rsid w:val="00CD3B4E"/>
    <w:rsid w:val="00CD75DA"/>
    <w:rsid w:val="00CE1BF5"/>
    <w:rsid w:val="00CE218A"/>
    <w:rsid w:val="00CE2BDD"/>
    <w:rsid w:val="00CF18C3"/>
    <w:rsid w:val="00D00B07"/>
    <w:rsid w:val="00D00C13"/>
    <w:rsid w:val="00D014B4"/>
    <w:rsid w:val="00D0173A"/>
    <w:rsid w:val="00D04318"/>
    <w:rsid w:val="00D04BE0"/>
    <w:rsid w:val="00D05DF4"/>
    <w:rsid w:val="00D061C8"/>
    <w:rsid w:val="00D071BB"/>
    <w:rsid w:val="00D072AA"/>
    <w:rsid w:val="00D11440"/>
    <w:rsid w:val="00D12685"/>
    <w:rsid w:val="00D12CA9"/>
    <w:rsid w:val="00D13DD8"/>
    <w:rsid w:val="00D151DF"/>
    <w:rsid w:val="00D15653"/>
    <w:rsid w:val="00D15ABE"/>
    <w:rsid w:val="00D17984"/>
    <w:rsid w:val="00D17991"/>
    <w:rsid w:val="00D17CEE"/>
    <w:rsid w:val="00D20317"/>
    <w:rsid w:val="00D212A9"/>
    <w:rsid w:val="00D2260E"/>
    <w:rsid w:val="00D22F0A"/>
    <w:rsid w:val="00D2614B"/>
    <w:rsid w:val="00D2631B"/>
    <w:rsid w:val="00D26B67"/>
    <w:rsid w:val="00D26C62"/>
    <w:rsid w:val="00D27222"/>
    <w:rsid w:val="00D27344"/>
    <w:rsid w:val="00D27DE7"/>
    <w:rsid w:val="00D31B05"/>
    <w:rsid w:val="00D32ECD"/>
    <w:rsid w:val="00D3319B"/>
    <w:rsid w:val="00D333DE"/>
    <w:rsid w:val="00D34462"/>
    <w:rsid w:val="00D34D59"/>
    <w:rsid w:val="00D36481"/>
    <w:rsid w:val="00D3701D"/>
    <w:rsid w:val="00D37684"/>
    <w:rsid w:val="00D40605"/>
    <w:rsid w:val="00D40774"/>
    <w:rsid w:val="00D41914"/>
    <w:rsid w:val="00D42599"/>
    <w:rsid w:val="00D4268D"/>
    <w:rsid w:val="00D45C4C"/>
    <w:rsid w:val="00D51FC9"/>
    <w:rsid w:val="00D52C8A"/>
    <w:rsid w:val="00D54520"/>
    <w:rsid w:val="00D54FC5"/>
    <w:rsid w:val="00D5752C"/>
    <w:rsid w:val="00D575A5"/>
    <w:rsid w:val="00D57E6F"/>
    <w:rsid w:val="00D639A3"/>
    <w:rsid w:val="00D65ED5"/>
    <w:rsid w:val="00D70EBE"/>
    <w:rsid w:val="00D72B57"/>
    <w:rsid w:val="00D7491E"/>
    <w:rsid w:val="00D762B2"/>
    <w:rsid w:val="00D767F8"/>
    <w:rsid w:val="00D76B1C"/>
    <w:rsid w:val="00D80DD5"/>
    <w:rsid w:val="00D81E24"/>
    <w:rsid w:val="00D85940"/>
    <w:rsid w:val="00D85D23"/>
    <w:rsid w:val="00D86837"/>
    <w:rsid w:val="00D93873"/>
    <w:rsid w:val="00D94219"/>
    <w:rsid w:val="00D942F9"/>
    <w:rsid w:val="00D94454"/>
    <w:rsid w:val="00D95B02"/>
    <w:rsid w:val="00D96730"/>
    <w:rsid w:val="00DA19EA"/>
    <w:rsid w:val="00DA2E85"/>
    <w:rsid w:val="00DA3452"/>
    <w:rsid w:val="00DA3AEB"/>
    <w:rsid w:val="00DA3F51"/>
    <w:rsid w:val="00DA6016"/>
    <w:rsid w:val="00DA6581"/>
    <w:rsid w:val="00DA68E9"/>
    <w:rsid w:val="00DA6E0B"/>
    <w:rsid w:val="00DB0205"/>
    <w:rsid w:val="00DB0700"/>
    <w:rsid w:val="00DB119F"/>
    <w:rsid w:val="00DB3A63"/>
    <w:rsid w:val="00DB41B9"/>
    <w:rsid w:val="00DB525B"/>
    <w:rsid w:val="00DB6DC1"/>
    <w:rsid w:val="00DB7195"/>
    <w:rsid w:val="00DB72FA"/>
    <w:rsid w:val="00DC0529"/>
    <w:rsid w:val="00DC0ACF"/>
    <w:rsid w:val="00DC1D1C"/>
    <w:rsid w:val="00DC1D2D"/>
    <w:rsid w:val="00DC51E3"/>
    <w:rsid w:val="00DC575E"/>
    <w:rsid w:val="00DC616A"/>
    <w:rsid w:val="00DC6F5A"/>
    <w:rsid w:val="00DC7326"/>
    <w:rsid w:val="00DC7E59"/>
    <w:rsid w:val="00DD01CE"/>
    <w:rsid w:val="00DD2270"/>
    <w:rsid w:val="00DD60C9"/>
    <w:rsid w:val="00DD68ED"/>
    <w:rsid w:val="00DD6A60"/>
    <w:rsid w:val="00DD6DC1"/>
    <w:rsid w:val="00DD74DB"/>
    <w:rsid w:val="00DD7757"/>
    <w:rsid w:val="00DE0020"/>
    <w:rsid w:val="00DE1005"/>
    <w:rsid w:val="00DE6989"/>
    <w:rsid w:val="00DE69DC"/>
    <w:rsid w:val="00DF13AC"/>
    <w:rsid w:val="00DF1990"/>
    <w:rsid w:val="00DF25B9"/>
    <w:rsid w:val="00DF4363"/>
    <w:rsid w:val="00DF4492"/>
    <w:rsid w:val="00DF5691"/>
    <w:rsid w:val="00DF5E03"/>
    <w:rsid w:val="00DF6007"/>
    <w:rsid w:val="00DF634B"/>
    <w:rsid w:val="00DF6FF4"/>
    <w:rsid w:val="00DF75C3"/>
    <w:rsid w:val="00DF7DA6"/>
    <w:rsid w:val="00E0142E"/>
    <w:rsid w:val="00E01525"/>
    <w:rsid w:val="00E01B20"/>
    <w:rsid w:val="00E040BD"/>
    <w:rsid w:val="00E043DB"/>
    <w:rsid w:val="00E04E99"/>
    <w:rsid w:val="00E050CB"/>
    <w:rsid w:val="00E062A7"/>
    <w:rsid w:val="00E103AC"/>
    <w:rsid w:val="00E10A5E"/>
    <w:rsid w:val="00E1404D"/>
    <w:rsid w:val="00E1428A"/>
    <w:rsid w:val="00E14BD9"/>
    <w:rsid w:val="00E17951"/>
    <w:rsid w:val="00E17A19"/>
    <w:rsid w:val="00E2333D"/>
    <w:rsid w:val="00E26733"/>
    <w:rsid w:val="00E27F4B"/>
    <w:rsid w:val="00E30E9F"/>
    <w:rsid w:val="00E329A3"/>
    <w:rsid w:val="00E355A4"/>
    <w:rsid w:val="00E36AB0"/>
    <w:rsid w:val="00E36DB6"/>
    <w:rsid w:val="00E413E4"/>
    <w:rsid w:val="00E41EAB"/>
    <w:rsid w:val="00E45F94"/>
    <w:rsid w:val="00E473EE"/>
    <w:rsid w:val="00E5123A"/>
    <w:rsid w:val="00E52923"/>
    <w:rsid w:val="00E5318F"/>
    <w:rsid w:val="00E5398C"/>
    <w:rsid w:val="00E56B9E"/>
    <w:rsid w:val="00E57884"/>
    <w:rsid w:val="00E57D14"/>
    <w:rsid w:val="00E60117"/>
    <w:rsid w:val="00E60E19"/>
    <w:rsid w:val="00E61DF1"/>
    <w:rsid w:val="00E6463C"/>
    <w:rsid w:val="00E6523E"/>
    <w:rsid w:val="00E70916"/>
    <w:rsid w:val="00E713B6"/>
    <w:rsid w:val="00E72291"/>
    <w:rsid w:val="00E73F06"/>
    <w:rsid w:val="00E75A3B"/>
    <w:rsid w:val="00E765FE"/>
    <w:rsid w:val="00E77227"/>
    <w:rsid w:val="00E8073A"/>
    <w:rsid w:val="00E8236A"/>
    <w:rsid w:val="00E824DC"/>
    <w:rsid w:val="00E83CD0"/>
    <w:rsid w:val="00E84666"/>
    <w:rsid w:val="00E84E44"/>
    <w:rsid w:val="00E85482"/>
    <w:rsid w:val="00E85D1C"/>
    <w:rsid w:val="00E86AB3"/>
    <w:rsid w:val="00E8707C"/>
    <w:rsid w:val="00E87D6B"/>
    <w:rsid w:val="00E90FF5"/>
    <w:rsid w:val="00E9207B"/>
    <w:rsid w:val="00E93B19"/>
    <w:rsid w:val="00EA1C08"/>
    <w:rsid w:val="00EA240B"/>
    <w:rsid w:val="00EA4029"/>
    <w:rsid w:val="00EA4A87"/>
    <w:rsid w:val="00EA60CC"/>
    <w:rsid w:val="00EA68A9"/>
    <w:rsid w:val="00EA68D9"/>
    <w:rsid w:val="00EA6F11"/>
    <w:rsid w:val="00EB126C"/>
    <w:rsid w:val="00EB318B"/>
    <w:rsid w:val="00EB32BA"/>
    <w:rsid w:val="00EB3A1F"/>
    <w:rsid w:val="00EB3F65"/>
    <w:rsid w:val="00EB4964"/>
    <w:rsid w:val="00EB56B5"/>
    <w:rsid w:val="00EB6C03"/>
    <w:rsid w:val="00EB6E74"/>
    <w:rsid w:val="00EB7F3F"/>
    <w:rsid w:val="00EC0D59"/>
    <w:rsid w:val="00EC19E9"/>
    <w:rsid w:val="00EC2320"/>
    <w:rsid w:val="00EC234D"/>
    <w:rsid w:val="00EC6BB1"/>
    <w:rsid w:val="00EC7B6F"/>
    <w:rsid w:val="00ED0C03"/>
    <w:rsid w:val="00ED11A6"/>
    <w:rsid w:val="00ED2FC0"/>
    <w:rsid w:val="00ED33F3"/>
    <w:rsid w:val="00ED44DE"/>
    <w:rsid w:val="00ED459D"/>
    <w:rsid w:val="00ED4E02"/>
    <w:rsid w:val="00ED536B"/>
    <w:rsid w:val="00ED7155"/>
    <w:rsid w:val="00EE023A"/>
    <w:rsid w:val="00EE20DD"/>
    <w:rsid w:val="00EE20DE"/>
    <w:rsid w:val="00EE2CBA"/>
    <w:rsid w:val="00EE30FC"/>
    <w:rsid w:val="00EE31F1"/>
    <w:rsid w:val="00EE3223"/>
    <w:rsid w:val="00EE36E5"/>
    <w:rsid w:val="00EE4453"/>
    <w:rsid w:val="00EE6593"/>
    <w:rsid w:val="00EE65A4"/>
    <w:rsid w:val="00EE6E45"/>
    <w:rsid w:val="00EE7311"/>
    <w:rsid w:val="00EE7C1B"/>
    <w:rsid w:val="00EF11CC"/>
    <w:rsid w:val="00EF444D"/>
    <w:rsid w:val="00EF4B1B"/>
    <w:rsid w:val="00EF546B"/>
    <w:rsid w:val="00EF659E"/>
    <w:rsid w:val="00EF6E85"/>
    <w:rsid w:val="00F0109D"/>
    <w:rsid w:val="00F022AE"/>
    <w:rsid w:val="00F02BEC"/>
    <w:rsid w:val="00F02D83"/>
    <w:rsid w:val="00F03B18"/>
    <w:rsid w:val="00F0671E"/>
    <w:rsid w:val="00F06DDF"/>
    <w:rsid w:val="00F07215"/>
    <w:rsid w:val="00F114AB"/>
    <w:rsid w:val="00F130BA"/>
    <w:rsid w:val="00F148EB"/>
    <w:rsid w:val="00F151D2"/>
    <w:rsid w:val="00F17FAC"/>
    <w:rsid w:val="00F21829"/>
    <w:rsid w:val="00F2283A"/>
    <w:rsid w:val="00F2333F"/>
    <w:rsid w:val="00F23340"/>
    <w:rsid w:val="00F2416F"/>
    <w:rsid w:val="00F252FF"/>
    <w:rsid w:val="00F267C7"/>
    <w:rsid w:val="00F31863"/>
    <w:rsid w:val="00F32F56"/>
    <w:rsid w:val="00F341ED"/>
    <w:rsid w:val="00F37300"/>
    <w:rsid w:val="00F41A39"/>
    <w:rsid w:val="00F41E2E"/>
    <w:rsid w:val="00F4251E"/>
    <w:rsid w:val="00F42D7A"/>
    <w:rsid w:val="00F434DB"/>
    <w:rsid w:val="00F438AC"/>
    <w:rsid w:val="00F45864"/>
    <w:rsid w:val="00F50880"/>
    <w:rsid w:val="00F56267"/>
    <w:rsid w:val="00F57618"/>
    <w:rsid w:val="00F60038"/>
    <w:rsid w:val="00F60A5F"/>
    <w:rsid w:val="00F614AC"/>
    <w:rsid w:val="00F65618"/>
    <w:rsid w:val="00F65D64"/>
    <w:rsid w:val="00F669F7"/>
    <w:rsid w:val="00F67628"/>
    <w:rsid w:val="00F70023"/>
    <w:rsid w:val="00F700F2"/>
    <w:rsid w:val="00F711A7"/>
    <w:rsid w:val="00F729AF"/>
    <w:rsid w:val="00F72C28"/>
    <w:rsid w:val="00F748AA"/>
    <w:rsid w:val="00F75045"/>
    <w:rsid w:val="00F75282"/>
    <w:rsid w:val="00F75CAF"/>
    <w:rsid w:val="00F77FDA"/>
    <w:rsid w:val="00F836EA"/>
    <w:rsid w:val="00F83994"/>
    <w:rsid w:val="00F839C7"/>
    <w:rsid w:val="00F874F5"/>
    <w:rsid w:val="00F905AE"/>
    <w:rsid w:val="00F91A9D"/>
    <w:rsid w:val="00F933A3"/>
    <w:rsid w:val="00F93EE7"/>
    <w:rsid w:val="00F96B49"/>
    <w:rsid w:val="00FA0688"/>
    <w:rsid w:val="00FA1477"/>
    <w:rsid w:val="00FA18C4"/>
    <w:rsid w:val="00FA2FE1"/>
    <w:rsid w:val="00FB1036"/>
    <w:rsid w:val="00FB12F5"/>
    <w:rsid w:val="00FB261C"/>
    <w:rsid w:val="00FB2E38"/>
    <w:rsid w:val="00FB2FFD"/>
    <w:rsid w:val="00FB4F7A"/>
    <w:rsid w:val="00FB63D8"/>
    <w:rsid w:val="00FC010B"/>
    <w:rsid w:val="00FC22E5"/>
    <w:rsid w:val="00FC445D"/>
    <w:rsid w:val="00FC4A5F"/>
    <w:rsid w:val="00FC5CB8"/>
    <w:rsid w:val="00FD3761"/>
    <w:rsid w:val="00FD489D"/>
    <w:rsid w:val="00FD5520"/>
    <w:rsid w:val="00FD6FA3"/>
    <w:rsid w:val="00FD72F3"/>
    <w:rsid w:val="00FD74F4"/>
    <w:rsid w:val="00FD77D3"/>
    <w:rsid w:val="00FD7F35"/>
    <w:rsid w:val="00FE0F6C"/>
    <w:rsid w:val="00FE272E"/>
    <w:rsid w:val="00FE2A3D"/>
    <w:rsid w:val="00FE2EFD"/>
    <w:rsid w:val="00FE3BA7"/>
    <w:rsid w:val="00FE7CE6"/>
    <w:rsid w:val="00FF1290"/>
    <w:rsid w:val="00FF2ED5"/>
    <w:rsid w:val="00FF3110"/>
    <w:rsid w:val="00FF4528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0C27B"/>
  <w15:docId w15:val="{63854223-70AA-436B-82DD-29B4E338D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1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F6F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F6F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标题 字符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0">
    <w:name w:val="标题 1 字符"/>
    <w:basedOn w:val="a2"/>
    <w:link w:val="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眉 字符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页脚 字符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副标题 字符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2">
    <w:name w:val="标题 2 字符"/>
    <w:basedOn w:val="a2"/>
    <w:link w:val="21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2">
    <w:name w:val="标题 3 字符"/>
    <w:basedOn w:val="a2"/>
    <w:link w:val="31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99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0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0">
    <w:name w:val="List Bullet 3"/>
    <w:basedOn w:val="a1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脚注文本 字符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标题 4 字符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标题 5 字符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1F6FF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70">
    <w:name w:val="标题 7 字符"/>
    <w:basedOn w:val="a2"/>
    <w:link w:val="7"/>
    <w:uiPriority w:val="9"/>
    <w:semiHidden/>
    <w:rsid w:val="001F6FF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customStyle="1" w:styleId="TableBullet">
    <w:name w:val="Table Bullet"/>
    <w:basedOn w:val="a1"/>
    <w:uiPriority w:val="19"/>
    <w:qFormat/>
    <w:rsid w:val="001F6FF1"/>
    <w:pPr>
      <w:numPr>
        <w:numId w:val="20"/>
      </w:numPr>
      <w:spacing w:after="120" w:line="240" w:lineRule="auto"/>
      <w:contextualSpacing/>
    </w:pPr>
    <w:rPr>
      <w:rFonts w:ascii="Frutiger LT Com 45 Light" w:hAnsi="Frutiger LT Com 45 Light"/>
    </w:rPr>
  </w:style>
  <w:style w:type="paragraph" w:customStyle="1" w:styleId="TableBullet2">
    <w:name w:val="Table Bullet 2"/>
    <w:basedOn w:val="TableBullet"/>
    <w:uiPriority w:val="19"/>
    <w:rsid w:val="001F6FF1"/>
    <w:pPr>
      <w:numPr>
        <w:ilvl w:val="1"/>
      </w:numPr>
    </w:pPr>
  </w:style>
  <w:style w:type="character" w:customStyle="1" w:styleId="Editable">
    <w:name w:val="Editable"/>
    <w:basedOn w:val="a2"/>
    <w:uiPriority w:val="1"/>
    <w:qFormat/>
    <w:rsid w:val="001F6FF1"/>
    <w:rPr>
      <w:color w:val="62B5E5"/>
    </w:rPr>
  </w:style>
  <w:style w:type="paragraph" w:customStyle="1" w:styleId="Editabletabletext">
    <w:name w:val="Editable table text"/>
    <w:basedOn w:val="a1"/>
    <w:link w:val="EditabletabletextChar"/>
    <w:locked/>
    <w:rsid w:val="001F6FF1"/>
    <w:pPr>
      <w:spacing w:after="0" w:line="240" w:lineRule="auto"/>
    </w:pPr>
    <w:rPr>
      <w:rFonts w:ascii="Frutiger LT Com 45 Light" w:eastAsia="Times New Roman" w:hAnsi="Frutiger LT Com 45 Light" w:cs="Times New Roman"/>
      <w:color w:val="62B5E5"/>
      <w:szCs w:val="24"/>
    </w:rPr>
  </w:style>
  <w:style w:type="character" w:customStyle="1" w:styleId="EditabletabletextChar">
    <w:name w:val="Editable table text Char"/>
    <w:basedOn w:val="a2"/>
    <w:link w:val="Editabletabletext"/>
    <w:rsid w:val="001F6FF1"/>
    <w:rPr>
      <w:rFonts w:ascii="Frutiger LT Com 45 Light" w:eastAsia="Times New Roman" w:hAnsi="Frutiger LT Com 45 Light" w:cs="Times New Roman"/>
      <w:color w:val="62B5E5"/>
      <w:sz w:val="20"/>
      <w:szCs w:val="24"/>
    </w:rPr>
  </w:style>
  <w:style w:type="paragraph" w:customStyle="1" w:styleId="Default">
    <w:name w:val="Default"/>
    <w:rsid w:val="00B110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WSI-Table3">
    <w:name w:val="WSI - Table3"/>
    <w:basedOn w:val="a3"/>
    <w:uiPriority w:val="99"/>
    <w:qFormat/>
    <w:rsid w:val="00A004A0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1">
    <w:name w:val="WSI - Table1"/>
    <w:basedOn w:val="a3"/>
    <w:uiPriority w:val="99"/>
    <w:qFormat/>
    <w:rsid w:val="0053004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6">
    <w:name w:val="WSI - Table6"/>
    <w:basedOn w:val="a3"/>
    <w:uiPriority w:val="99"/>
    <w:rsid w:val="009D4CB7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table" w:customStyle="1" w:styleId="TableGrid">
    <w:name w:val="TableGrid"/>
    <w:rsid w:val="00EA4A87"/>
    <w:pPr>
      <w:spacing w:after="0" w:line="240" w:lineRule="auto"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annotation reference"/>
    <w:basedOn w:val="a2"/>
    <w:uiPriority w:val="99"/>
    <w:semiHidden/>
    <w:unhideWhenUsed/>
    <w:rsid w:val="00861CC2"/>
    <w:rPr>
      <w:sz w:val="21"/>
      <w:szCs w:val="21"/>
    </w:rPr>
  </w:style>
  <w:style w:type="paragraph" w:styleId="af7">
    <w:name w:val="annotation text"/>
    <w:basedOn w:val="a1"/>
    <w:link w:val="af8"/>
    <w:uiPriority w:val="99"/>
    <w:semiHidden/>
    <w:unhideWhenUsed/>
    <w:rsid w:val="00861CC2"/>
  </w:style>
  <w:style w:type="character" w:customStyle="1" w:styleId="af8">
    <w:name w:val="批注文字 字符"/>
    <w:basedOn w:val="a2"/>
    <w:link w:val="af7"/>
    <w:uiPriority w:val="99"/>
    <w:semiHidden/>
    <w:rsid w:val="00861CC2"/>
    <w:rPr>
      <w:rFonts w:ascii="Arial" w:hAnsi="Arial"/>
      <w:sz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61CC2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861CC2"/>
    <w:rPr>
      <w:rFonts w:ascii="Arial" w:hAnsi="Arial"/>
      <w:b/>
      <w:bCs/>
      <w:sz w:val="20"/>
    </w:rPr>
  </w:style>
  <w:style w:type="table" w:customStyle="1" w:styleId="WSI-Table11">
    <w:name w:val="WSI - Table11"/>
    <w:basedOn w:val="a3"/>
    <w:uiPriority w:val="99"/>
    <w:qFormat/>
    <w:rsid w:val="002F1233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</w:pPr>
      <w:rPr>
        <w:rFonts w:ascii="Frutiger LT Com 45 Light" w:hAnsi="Frutiger LT Com 45 Light" w:hint="default"/>
        <w:b/>
        <w:i w:val="0"/>
        <w:caps/>
        <w:smallCaps w:val="0"/>
        <w:color w:val="FFFFFF"/>
        <w:sz w:val="20"/>
        <w:szCs w:val="20"/>
      </w:rPr>
      <w:tblPr/>
      <w:tcPr>
        <w:shd w:val="clear" w:color="auto" w:fill="97D700"/>
      </w:tcPr>
    </w:tblStylePr>
  </w:style>
  <w:style w:type="table" w:customStyle="1" w:styleId="WSI-Table12">
    <w:name w:val="WSI - Table12"/>
    <w:basedOn w:val="a3"/>
    <w:uiPriority w:val="99"/>
    <w:qFormat/>
    <w:rsid w:val="002A7D7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9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43E5-F990-4609-8F98-4F98E9D4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92</TotalTime>
  <Pages>4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DELLwzh</cp:lastModifiedBy>
  <cp:revision>186</cp:revision>
  <cp:lastPrinted>2020-05-03T09:39:00Z</cp:lastPrinted>
  <dcterms:created xsi:type="dcterms:W3CDTF">2020-05-03T11:10:00Z</dcterms:created>
  <dcterms:modified xsi:type="dcterms:W3CDTF">2023-08-10T16:10:00Z</dcterms:modified>
</cp:coreProperties>
</file>