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B09A1" w14:textId="4ED9B17B" w:rsidR="004A1CC7" w:rsidRPr="00480EE4" w:rsidRDefault="00381646" w:rsidP="009045A2">
      <w:pPr>
        <w:spacing w:after="0" w:line="240" w:lineRule="auto"/>
        <w:ind w:firstLineChars="50" w:firstLine="215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44"/>
          <w:szCs w:val="44"/>
          <w:lang w:eastAsia="zh-CN"/>
        </w:rPr>
      </w:pPr>
      <w:r w:rsidRPr="00381646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第二届全国</w:t>
      </w:r>
      <w:r w:rsidR="009045A2">
        <w:rPr>
          <w:rFonts w:ascii="微软雅黑" w:eastAsia="微软雅黑" w:hAnsi="微软雅黑" w:cs="Times New Roman" w:hint="eastAsia"/>
          <w:caps/>
          <w:noProof/>
          <w:spacing w:val="-10"/>
          <w:kern w:val="28"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 wp14:anchorId="08006740" wp14:editId="1285B1FC">
            <wp:simplePos x="0" y="0"/>
            <wp:positionH relativeFrom="column">
              <wp:posOffset>5549900</wp:posOffset>
            </wp:positionH>
            <wp:positionV relativeFrom="paragraph">
              <wp:posOffset>-1104900</wp:posOffset>
            </wp:positionV>
            <wp:extent cx="1083945" cy="850900"/>
            <wp:effectExtent l="19050" t="0" r="1905" b="0"/>
            <wp:wrapNone/>
            <wp:docPr id="1" name="图片 1" descr="C:\Users\lenovo\AppData\Local\Temp\WeChat Files\37c2c782535764692748f942e9adaa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37c2c782535764692748f942e9adaa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CC7" w:rsidRPr="00480EE4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技能大赛</w:t>
      </w:r>
    </w:p>
    <w:p w14:paraId="318D130C" w14:textId="77777777" w:rsidR="00095C97" w:rsidRPr="00480EE4" w:rsidRDefault="00095C97" w:rsidP="0038292A">
      <w:pPr>
        <w:spacing w:after="0" w:line="240" w:lineRule="auto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36"/>
          <w:szCs w:val="36"/>
          <w:lang w:eastAsia="zh-CN"/>
        </w:rPr>
      </w:pPr>
    </w:p>
    <w:p w14:paraId="0C20779F" w14:textId="77777777" w:rsidR="00EB3A1F" w:rsidRDefault="00EB3A1F" w:rsidP="00EB3A1F">
      <w:pPr>
        <w:jc w:val="center"/>
        <w:rPr>
          <w:sz w:val="40"/>
          <w:szCs w:val="40"/>
          <w:lang w:val="en-CA" w:eastAsia="zh-CN"/>
        </w:rPr>
      </w:pPr>
      <w:r w:rsidRPr="008A1F67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汽车技术</w:t>
      </w:r>
      <w:r w:rsidR="0041602D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项目</w:t>
      </w:r>
      <w:r w:rsidR="004A1CC7" w:rsidRPr="004A1CC7">
        <w:rPr>
          <w:rFonts w:ascii="微软雅黑" w:eastAsia="微软雅黑" w:hAnsi="微软雅黑" w:cs="Times New Roman" w:hint="eastAsia"/>
          <w:caps/>
          <w:color w:val="FF0000"/>
          <w:spacing w:val="-10"/>
          <w:kern w:val="28"/>
          <w:sz w:val="72"/>
          <w:szCs w:val="72"/>
          <w:lang w:val="en-AU" w:eastAsia="zh-CN"/>
        </w:rPr>
        <w:t>样题</w:t>
      </w:r>
    </w:p>
    <w:p w14:paraId="5499D472" w14:textId="77777777" w:rsidR="00EB3A1F" w:rsidRDefault="00EB3A1F" w:rsidP="007E1FDD">
      <w:pPr>
        <w:rPr>
          <w:sz w:val="40"/>
          <w:szCs w:val="40"/>
          <w:lang w:val="fr-FR" w:eastAsia="zh-CN"/>
        </w:rPr>
      </w:pPr>
    </w:p>
    <w:p w14:paraId="2C77F068" w14:textId="77777777" w:rsidR="00480EE4" w:rsidRDefault="00480EE4" w:rsidP="007E1FDD">
      <w:pPr>
        <w:rPr>
          <w:sz w:val="40"/>
          <w:szCs w:val="40"/>
          <w:lang w:val="fr-FR" w:eastAsia="zh-CN"/>
        </w:rPr>
      </w:pPr>
    </w:p>
    <w:p w14:paraId="104E9B34" w14:textId="2E4A1627" w:rsidR="00E8236A" w:rsidRPr="00E8236A" w:rsidRDefault="00DA6E0B" w:rsidP="003E57E5">
      <w:pPr>
        <w:rPr>
          <w:sz w:val="40"/>
          <w:szCs w:val="40"/>
          <w:lang w:val="en-CA" w:eastAsia="zh-CN"/>
        </w:rPr>
      </w:pPr>
      <w:r>
        <w:rPr>
          <w:sz w:val="40"/>
          <w:szCs w:val="40"/>
          <w:lang w:val="fr-FR"/>
        </w:rPr>
        <w:t xml:space="preserve">MODULE </w:t>
      </w:r>
      <w:r w:rsidR="004A1CC7">
        <w:rPr>
          <w:rFonts w:hint="eastAsia"/>
          <w:sz w:val="40"/>
          <w:szCs w:val="40"/>
          <w:lang w:val="fr-FR" w:eastAsia="zh-CN"/>
        </w:rPr>
        <w:t>H</w:t>
      </w:r>
      <w:r w:rsidR="00EB2E4A">
        <w:rPr>
          <w:sz w:val="40"/>
          <w:szCs w:val="40"/>
          <w:lang w:val="fr-FR" w:eastAsia="zh-CN"/>
        </w:rPr>
        <w:t xml:space="preserve"> </w:t>
      </w:r>
      <w:r w:rsidR="00A24C0E">
        <w:rPr>
          <w:sz w:val="40"/>
          <w:szCs w:val="40"/>
          <w:lang w:val="fr-FR"/>
        </w:rPr>
        <w:t>–</w:t>
      </w:r>
      <w:r w:rsidR="00EB2E4A">
        <w:rPr>
          <w:sz w:val="40"/>
          <w:szCs w:val="40"/>
          <w:lang w:val="fr-FR"/>
        </w:rPr>
        <w:t xml:space="preserve"> </w:t>
      </w:r>
      <w:r w:rsidR="00A24C0E" w:rsidRPr="003E57E5">
        <w:rPr>
          <w:sz w:val="40"/>
          <w:szCs w:val="40"/>
          <w:lang w:val="fr-FR" w:eastAsia="zh-CN"/>
        </w:rPr>
        <w:t>ENGINE MEASUREMENT</w:t>
      </w:r>
    </w:p>
    <w:p w14:paraId="32A4D011" w14:textId="28CA4FA3" w:rsidR="00C45A26" w:rsidRPr="009B5FC6" w:rsidRDefault="00C45A26" w:rsidP="007E1FDD">
      <w:pPr>
        <w:rPr>
          <w:rFonts w:ascii="微软雅黑" w:eastAsia="微软雅黑" w:hAnsi="微软雅黑"/>
          <w:sz w:val="36"/>
          <w:szCs w:val="36"/>
          <w:lang w:val="fr-FR" w:eastAsia="zh-CN"/>
        </w:rPr>
      </w:pP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模块</w:t>
      </w:r>
      <w:r w:rsidR="004A1CC7">
        <w:rPr>
          <w:rFonts w:ascii="微软雅黑" w:eastAsia="微软雅黑" w:hAnsi="微软雅黑" w:hint="eastAsia"/>
          <w:sz w:val="36"/>
          <w:szCs w:val="36"/>
          <w:lang w:val="fr-FR" w:eastAsia="zh-CN"/>
        </w:rPr>
        <w:t>H</w:t>
      </w:r>
      <w:r w:rsidR="00EB2E4A">
        <w:rPr>
          <w:rFonts w:ascii="微软雅黑" w:eastAsia="微软雅黑" w:hAnsi="微软雅黑"/>
          <w:sz w:val="36"/>
          <w:szCs w:val="36"/>
          <w:lang w:val="fr-FR" w:eastAsia="zh-CN"/>
        </w:rPr>
        <w:t xml:space="preserve"> </w:t>
      </w: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—</w:t>
      </w:r>
      <w:r w:rsidR="00EB2E4A">
        <w:rPr>
          <w:rFonts w:ascii="微软雅黑" w:eastAsia="微软雅黑" w:hAnsi="微软雅黑" w:hint="eastAsia"/>
          <w:sz w:val="36"/>
          <w:szCs w:val="36"/>
          <w:lang w:val="fr-FR" w:eastAsia="zh-CN"/>
        </w:rPr>
        <w:t xml:space="preserve"> </w:t>
      </w:r>
      <w:r w:rsidR="00D32ECD" w:rsidRPr="009B5FC6">
        <w:rPr>
          <w:rFonts w:ascii="微软雅黑" w:eastAsia="微软雅黑" w:hAnsi="微软雅黑" w:hint="eastAsia"/>
          <w:sz w:val="36"/>
          <w:szCs w:val="36"/>
          <w:lang w:val="fr-FR" w:eastAsia="zh-CN"/>
        </w:rPr>
        <w:t>发动机</w:t>
      </w:r>
      <w:r w:rsidR="0072367A">
        <w:rPr>
          <w:rFonts w:ascii="微软雅黑" w:eastAsia="微软雅黑" w:hAnsi="微软雅黑" w:hint="eastAsia"/>
          <w:sz w:val="36"/>
          <w:szCs w:val="36"/>
          <w:lang w:val="fr-FR" w:eastAsia="zh-CN"/>
        </w:rPr>
        <w:t>测量</w:t>
      </w:r>
    </w:p>
    <w:p w14:paraId="77CEDC29" w14:textId="77777777" w:rsidR="00747CCC" w:rsidRDefault="00747CCC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55E115BE" w14:textId="77777777" w:rsidR="00095C97" w:rsidRPr="004961BB" w:rsidRDefault="00095C97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370BF5D0" w14:textId="77777777" w:rsidR="00B8569D" w:rsidRPr="00E37CDA" w:rsidRDefault="00B8569D" w:rsidP="00B8569D">
      <w:pPr>
        <w:rPr>
          <w:rFonts w:ascii="微软雅黑" w:eastAsia="微软雅黑" w:hAnsi="微软雅黑"/>
          <w:sz w:val="24"/>
          <w:szCs w:val="24"/>
          <w:u w:val="single"/>
          <w:lang w:val="fr-FR" w:eastAsia="zh-CN"/>
        </w:rPr>
      </w:pPr>
      <w:r>
        <w:rPr>
          <w:rFonts w:ascii="微软雅黑" w:eastAsia="微软雅黑" w:hAnsi="微软雅黑" w:hint="eastAsia"/>
          <w:sz w:val="28"/>
          <w:szCs w:val="28"/>
          <w:lang w:val="en-US" w:eastAsia="zh-CN"/>
        </w:rPr>
        <w:t>选手编号</w:t>
      </w:r>
      <w:r>
        <w:rPr>
          <w:rFonts w:ascii="微软雅黑" w:eastAsia="微软雅黑" w:hAnsi="微软雅黑" w:hint="eastAsia"/>
          <w:sz w:val="28"/>
          <w:szCs w:val="28"/>
          <w:lang w:val="fr-CA" w:eastAsia="zh-CN"/>
        </w:rPr>
        <w:t>：</w:t>
      </w:r>
      <w:r w:rsidR="00E37CDA" w:rsidRPr="00E37CDA">
        <w:rPr>
          <w:rFonts w:ascii="微软雅黑" w:eastAsia="微软雅黑" w:hAnsi="微软雅黑" w:hint="eastAsia"/>
          <w:sz w:val="28"/>
          <w:szCs w:val="28"/>
          <w:u w:val="single"/>
          <w:lang w:val="fr-CA" w:eastAsia="zh-CN"/>
        </w:rPr>
        <w:t xml:space="preserve">             </w:t>
      </w:r>
      <w:r w:rsidR="004A1CC7" w:rsidRPr="00E37CDA">
        <w:rPr>
          <w:rFonts w:ascii="Frutiger LT Com 45 Light" w:hAnsi="Frutiger LT Com 45 Light" w:hint="eastAsia"/>
          <w:u w:val="single"/>
          <w:lang w:val="fr-CA" w:eastAsia="zh-CN"/>
        </w:rPr>
        <w:t>.</w:t>
      </w:r>
    </w:p>
    <w:p w14:paraId="60E1F398" w14:textId="77777777" w:rsidR="00747CCC" w:rsidRDefault="00747CCC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574AEF8D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70D4CC30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2EAA30B8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521BD03E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1010CCB8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6F8A5B6C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29E2415C" w14:textId="77777777"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67F23B77" w14:textId="77777777"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52E0244A" w14:textId="77777777" w:rsidR="00FE272E" w:rsidRPr="00123703" w:rsidRDefault="00E36AB0" w:rsidP="00FE272E">
      <w:pPr>
        <w:rPr>
          <w:rFonts w:ascii="Frutiger LT Com 45 Light" w:hAnsi="Frutiger LT Com 45 Light"/>
          <w:b/>
          <w:sz w:val="28"/>
          <w:szCs w:val="28"/>
          <w:lang w:val="fr-FR" w:eastAsia="zh-CN"/>
        </w:rPr>
      </w:pPr>
      <w:r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试卷</w:t>
      </w:r>
      <w:r w:rsidR="00FE272E" w:rsidRPr="00123703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命题：</w:t>
      </w:r>
      <w:r w:rsidR="00095C97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专家组</w:t>
      </w:r>
    </w:p>
    <w:p w14:paraId="7BDCFF79" w14:textId="77777777" w:rsidR="00B8569D" w:rsidRPr="004961BB" w:rsidRDefault="00B8569D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  <w:sectPr w:rsidR="00B8569D" w:rsidRPr="004961BB" w:rsidSect="00700B4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14:paraId="6841C7EE" w14:textId="77777777" w:rsidR="00920D79" w:rsidRPr="001B0E1F" w:rsidRDefault="00920D79" w:rsidP="00920D79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ascii="黑体" w:eastAsia="黑体" w:cs="黑体"/>
          <w:b/>
          <w:bCs/>
          <w:caps/>
          <w:color w:val="498FCF"/>
          <w:sz w:val="40"/>
          <w:szCs w:val="40"/>
          <w:lang w:val="fr-FR" w:eastAsia="zh-CN"/>
        </w:rPr>
      </w:pPr>
      <w:r w:rsidRPr="001B0E1F">
        <w:rPr>
          <w:rFonts w:eastAsia="微软雅黑" w:cs="Arial"/>
          <w:b/>
          <w:bCs/>
          <w:caps/>
          <w:color w:val="498FCF"/>
          <w:sz w:val="40"/>
          <w:szCs w:val="40"/>
          <w:lang w:val="fr-FR" w:eastAsia="zh-CN"/>
        </w:rPr>
        <w:lastRenderedPageBreak/>
        <w:t xml:space="preserve">Competitor instructions </w:t>
      </w:r>
      <w:r>
        <w:rPr>
          <w:rFonts w:eastAsia="微软雅黑" w:cs="Arial" w:hint="eastAsia"/>
          <w:b/>
          <w:bCs/>
          <w:caps/>
          <w:color w:val="498FCF"/>
          <w:sz w:val="40"/>
          <w:szCs w:val="40"/>
          <w:lang w:eastAsia="zh-CN"/>
        </w:rPr>
        <w:t>选手试题</w:t>
      </w:r>
    </w:p>
    <w:p w14:paraId="3E9FE2C8" w14:textId="77777777" w:rsidR="00D3319B" w:rsidRPr="008E28E5" w:rsidRDefault="00C45A26" w:rsidP="00E37CDA">
      <w:pPr>
        <w:autoSpaceDE w:val="0"/>
        <w:autoSpaceDN w:val="0"/>
        <w:adjustRightInd w:val="0"/>
        <w:spacing w:afterLines="50" w:after="180" w:line="360" w:lineRule="auto"/>
        <w:rPr>
          <w:rFonts w:ascii="微软雅黑" w:eastAsia="微软雅黑" w:hAnsi="微软雅黑" w:cs="??c....."/>
          <w:sz w:val="32"/>
          <w:szCs w:val="32"/>
          <w:lang w:val="fr-FR" w:eastAsia="zh-CN"/>
        </w:rPr>
      </w:pP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eastAsia="zh-CN"/>
        </w:rPr>
        <w:t>模块</w:t>
      </w:r>
      <w:r w:rsidR="00CF4B92">
        <w:rPr>
          <w:rFonts w:ascii="微软雅黑" w:eastAsia="微软雅黑" w:hAnsi="微软雅黑" w:cs="??c....."/>
          <w:color w:val="000000"/>
          <w:sz w:val="32"/>
          <w:szCs w:val="32"/>
          <w:lang w:val="fr-FR" w:eastAsia="zh-CN"/>
        </w:rPr>
        <w:t>H</w:t>
      </w: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>—</w:t>
      </w:r>
      <w:r w:rsidR="002E4238" w:rsidRPr="008E28E5">
        <w:rPr>
          <w:rFonts w:ascii="微软雅黑" w:eastAsia="微软雅黑" w:hAnsi="微软雅黑" w:cs="??c....." w:hint="eastAsia"/>
          <w:sz w:val="32"/>
          <w:szCs w:val="32"/>
          <w:lang w:val="fr-FR" w:eastAsia="zh-CN"/>
        </w:rPr>
        <w:t>发动机</w:t>
      </w:r>
      <w:r w:rsidR="003C07CB">
        <w:rPr>
          <w:rFonts w:ascii="微软雅黑" w:eastAsia="微软雅黑" w:hAnsi="微软雅黑" w:cs="??c....." w:hint="eastAsia"/>
          <w:sz w:val="32"/>
          <w:szCs w:val="32"/>
          <w:lang w:val="fr-FR" w:eastAsia="zh-CN"/>
        </w:rPr>
        <w:t>测量</w:t>
      </w:r>
    </w:p>
    <w:p w14:paraId="16CBED06" w14:textId="6B0D50BE" w:rsidR="002E098A" w:rsidRPr="00613A88" w:rsidRDefault="00C75119" w:rsidP="00E37CDA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FF"/>
          <w:sz w:val="24"/>
          <w:szCs w:val="24"/>
          <w:lang w:val="fr-FR" w:eastAsia="zh-CN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车</w:t>
      </w:r>
      <w:r w:rsidR="00C60C4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型</w:t>
      </w:r>
      <w:r w:rsidR="002E098A"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EB2E4A" w:rsidRPr="00EB2E4A">
        <w:rPr>
          <w:rFonts w:ascii="微软雅黑" w:eastAsia="微软雅黑" w:hAnsi="微软雅黑" w:cs="Arial" w:hint="eastAsia"/>
          <w:bCs/>
          <w:caps/>
          <w:color w:val="0000FF"/>
          <w:sz w:val="24"/>
          <w:szCs w:val="24"/>
          <w:lang w:val="fr-FR" w:eastAsia="zh-CN"/>
        </w:rPr>
        <w:t>长安JL473发动机</w:t>
      </w:r>
    </w:p>
    <w:p w14:paraId="2850B4E8" w14:textId="78DF7751" w:rsidR="002E098A" w:rsidRPr="001B0E1F" w:rsidRDefault="002E098A" w:rsidP="00E37CDA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时间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A557D7"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  <w:t>9</w:t>
      </w:r>
      <w:r w:rsidR="00AF50CF" w:rsidRPr="001B0E1F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val="fr-FR" w:eastAsia="zh-CN"/>
        </w:rPr>
        <w:t>0</w:t>
      </w:r>
      <w:r w:rsidR="00AF50CF" w:rsidRPr="0005635E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eastAsia="zh-CN"/>
        </w:rPr>
        <w:t>分钟</w:t>
      </w:r>
    </w:p>
    <w:p w14:paraId="3B38E4D3" w14:textId="77777777" w:rsidR="002E098A" w:rsidRPr="002E098A" w:rsidRDefault="002E098A" w:rsidP="002E098A">
      <w:pPr>
        <w:keepNext/>
        <w:keepLines/>
        <w:autoSpaceDE w:val="0"/>
        <w:autoSpaceDN w:val="0"/>
        <w:adjustRightInd w:val="0"/>
        <w:spacing w:before="200" w:after="0" w:line="360" w:lineRule="auto"/>
        <w:rPr>
          <w:rFonts w:eastAsia="黑体" w:cs="Arial"/>
          <w:b/>
          <w:bCs/>
          <w:caps/>
          <w:sz w:val="36"/>
          <w:szCs w:val="36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任务说明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 xml:space="preserve">： </w:t>
      </w:r>
    </w:p>
    <w:p w14:paraId="10AF4381" w14:textId="77777777" w:rsidR="00E22057" w:rsidRPr="00E22057" w:rsidRDefault="00E22057" w:rsidP="00E22057">
      <w:pPr>
        <w:pStyle w:val="af1"/>
        <w:numPr>
          <w:ilvl w:val="0"/>
          <w:numId w:val="36"/>
        </w:numPr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 w:rsidRPr="00E22057">
        <w:rPr>
          <w:rFonts w:ascii="仿宋" w:eastAsia="仿宋" w:hAnsi="仿宋" w:cs="Arial" w:hint="eastAsia"/>
          <w:b/>
          <w:sz w:val="24"/>
          <w:szCs w:val="24"/>
          <w:lang w:eastAsia="zh-CN"/>
        </w:rPr>
        <w:t>完成专业英语翻译。</w:t>
      </w:r>
    </w:p>
    <w:p w14:paraId="2EBD5EF7" w14:textId="77777777" w:rsidR="003C07CB" w:rsidRPr="00086651" w:rsidRDefault="003C07CB" w:rsidP="003C07CB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sz w:val="24"/>
          <w:szCs w:val="24"/>
          <w:lang w:eastAsia="zh-CN"/>
        </w:rPr>
        <w:t>根据测量需要</w:t>
      </w:r>
      <w:r w:rsidRPr="00086651">
        <w:rPr>
          <w:rFonts w:ascii="仿宋" w:eastAsia="仿宋" w:hAnsi="仿宋" w:cs="Arial" w:hint="eastAsia"/>
          <w:b/>
          <w:sz w:val="24"/>
          <w:szCs w:val="24"/>
          <w:lang w:eastAsia="zh-CN"/>
        </w:rPr>
        <w:t>拆解发动机</w:t>
      </w:r>
      <w:r w:rsidR="00202498">
        <w:rPr>
          <w:rFonts w:ascii="仿宋" w:eastAsia="仿宋" w:hAnsi="仿宋" w:cs="Arial" w:hint="eastAsia"/>
          <w:b/>
          <w:sz w:val="24"/>
          <w:szCs w:val="24"/>
          <w:lang w:eastAsia="zh-CN"/>
        </w:rPr>
        <w:t>，目视检查零部件，发现故障汇报并记录</w:t>
      </w:r>
      <w:r w:rsidRPr="00086651">
        <w:rPr>
          <w:rFonts w:ascii="仿宋" w:eastAsia="仿宋" w:hAnsi="仿宋" w:cs="Arial" w:hint="eastAsia"/>
          <w:b/>
          <w:sz w:val="24"/>
          <w:szCs w:val="24"/>
          <w:lang w:eastAsia="zh-CN"/>
        </w:rPr>
        <w:t>。</w:t>
      </w:r>
    </w:p>
    <w:p w14:paraId="31F0FEED" w14:textId="77777777" w:rsidR="003C07CB" w:rsidRPr="00086651" w:rsidRDefault="003C07CB" w:rsidP="003C07CB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 w:rsidRPr="00086651">
        <w:rPr>
          <w:rFonts w:ascii="仿宋" w:eastAsia="仿宋" w:hAnsi="仿宋" w:cs="Arial" w:hint="eastAsia"/>
          <w:b/>
          <w:sz w:val="24"/>
          <w:szCs w:val="24"/>
          <w:lang w:eastAsia="zh-CN"/>
        </w:rPr>
        <w:t>完成报告单上的测量</w:t>
      </w:r>
      <w:r w:rsidR="000B3189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。</w:t>
      </w:r>
    </w:p>
    <w:p w14:paraId="057091BC" w14:textId="77777777" w:rsidR="003C07CB" w:rsidRPr="00086651" w:rsidRDefault="003C07CB" w:rsidP="003C07CB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sz w:val="24"/>
          <w:szCs w:val="24"/>
          <w:lang w:eastAsia="zh-CN"/>
        </w:rPr>
        <w:t>判断零部件的可用性</w:t>
      </w:r>
      <w:r w:rsidRPr="00086651">
        <w:rPr>
          <w:rFonts w:ascii="仿宋" w:eastAsia="仿宋" w:hAnsi="仿宋" w:cs="Arial" w:hint="eastAsia"/>
          <w:b/>
          <w:sz w:val="24"/>
          <w:szCs w:val="24"/>
          <w:lang w:eastAsia="zh-CN"/>
        </w:rPr>
        <w:t>。</w:t>
      </w:r>
    </w:p>
    <w:p w14:paraId="4A937F49" w14:textId="77777777" w:rsidR="003C07CB" w:rsidRPr="00086651" w:rsidRDefault="003C07CB" w:rsidP="003C07CB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 w:rsidRPr="00086651">
        <w:rPr>
          <w:rFonts w:ascii="仿宋" w:eastAsia="仿宋" w:hAnsi="仿宋" w:cs="Arial" w:hint="eastAsia"/>
          <w:b/>
          <w:sz w:val="24"/>
          <w:szCs w:val="24"/>
          <w:lang w:eastAsia="zh-CN"/>
        </w:rPr>
        <w:t>组装发动机至</w:t>
      </w:r>
      <w:r w:rsidR="000B3189">
        <w:rPr>
          <w:rFonts w:ascii="仿宋" w:eastAsia="仿宋" w:hAnsi="仿宋" w:cs="Arial" w:hint="eastAsia"/>
          <w:b/>
          <w:sz w:val="24"/>
          <w:szCs w:val="24"/>
          <w:lang w:eastAsia="zh-CN"/>
        </w:rPr>
        <w:t>拆装前</w:t>
      </w:r>
      <w:r w:rsidRPr="00086651">
        <w:rPr>
          <w:rFonts w:ascii="仿宋" w:eastAsia="仿宋" w:hAnsi="仿宋" w:cs="Arial" w:hint="eastAsia"/>
          <w:b/>
          <w:sz w:val="24"/>
          <w:szCs w:val="24"/>
          <w:lang w:eastAsia="zh-CN"/>
        </w:rPr>
        <w:t>状态。</w:t>
      </w:r>
    </w:p>
    <w:p w14:paraId="1786F0E2" w14:textId="77777777" w:rsidR="00326362" w:rsidRDefault="003C07CB" w:rsidP="003C07CB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 w:rsidRPr="00086651">
        <w:rPr>
          <w:rFonts w:ascii="仿宋" w:eastAsia="仿宋" w:hAnsi="仿宋" w:cs="Arial" w:hint="eastAsia"/>
          <w:b/>
          <w:sz w:val="24"/>
          <w:szCs w:val="24"/>
          <w:lang w:eastAsia="zh-CN"/>
        </w:rPr>
        <w:t>根据行业标准完成所有工作。</w:t>
      </w:r>
    </w:p>
    <w:p w14:paraId="2ED3CE04" w14:textId="77777777" w:rsidR="00326362" w:rsidRDefault="00326362" w:rsidP="003C07CB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sz w:val="24"/>
          <w:szCs w:val="24"/>
          <w:lang w:eastAsia="zh-CN"/>
        </w:rPr>
        <w:t>测量时，正常打扭矩</w:t>
      </w:r>
      <w:r w:rsidR="00BF445C">
        <w:rPr>
          <w:rFonts w:ascii="仿宋" w:eastAsia="仿宋" w:hAnsi="仿宋" w:cs="Arial" w:hint="eastAsia"/>
          <w:b/>
          <w:sz w:val="24"/>
          <w:szCs w:val="24"/>
          <w:lang w:eastAsia="zh-CN"/>
        </w:rPr>
        <w:t>和转角</w:t>
      </w:r>
      <w:r>
        <w:rPr>
          <w:rFonts w:ascii="仿宋" w:eastAsia="仿宋" w:hAnsi="仿宋" w:cs="Arial" w:hint="eastAsia"/>
          <w:b/>
          <w:sz w:val="24"/>
          <w:szCs w:val="24"/>
          <w:lang w:eastAsia="zh-CN"/>
        </w:rPr>
        <w:t>。</w:t>
      </w:r>
    </w:p>
    <w:p w14:paraId="0E9346F9" w14:textId="77777777" w:rsidR="000B3189" w:rsidRPr="00C239AD" w:rsidRDefault="00326362" w:rsidP="003C07CB">
      <w:pPr>
        <w:pStyle w:val="af1"/>
        <w:numPr>
          <w:ilvl w:val="0"/>
          <w:numId w:val="36"/>
        </w:numPr>
        <w:spacing w:line="360" w:lineRule="auto"/>
        <w:ind w:left="284" w:hanging="284"/>
        <w:rPr>
          <w:rFonts w:ascii="仿宋" w:eastAsia="仿宋" w:hAnsi="仿宋" w:cs="Arial"/>
          <w:b/>
          <w:sz w:val="24"/>
          <w:szCs w:val="24"/>
          <w:lang w:eastAsia="zh-CN"/>
        </w:rPr>
      </w:pPr>
      <w:r w:rsidRPr="00C239AD">
        <w:rPr>
          <w:rFonts w:ascii="仿宋" w:eastAsia="仿宋" w:hAnsi="仿宋" w:cs="Arial" w:hint="eastAsia"/>
          <w:b/>
          <w:sz w:val="24"/>
          <w:szCs w:val="24"/>
          <w:lang w:eastAsia="zh-CN"/>
        </w:rPr>
        <w:t>装配时，扭矩和转角打到规定值一半。</w:t>
      </w:r>
    </w:p>
    <w:p w14:paraId="431677ED" w14:textId="77777777" w:rsidR="00086651" w:rsidRDefault="00086651" w:rsidP="002E098A">
      <w:pPr>
        <w:spacing w:after="0" w:line="300" w:lineRule="auto"/>
        <w:rPr>
          <w:lang w:eastAsia="zh-CN"/>
        </w:rPr>
      </w:pPr>
    </w:p>
    <w:p w14:paraId="5003A526" w14:textId="77777777" w:rsidR="00086651" w:rsidRPr="00F614AC" w:rsidRDefault="00086651" w:rsidP="002E098A">
      <w:pPr>
        <w:spacing w:after="0" w:line="300" w:lineRule="auto"/>
        <w:rPr>
          <w:lang w:eastAsia="zh-CN"/>
        </w:rPr>
      </w:pPr>
    </w:p>
    <w:p w14:paraId="36E38BC8" w14:textId="77777777" w:rsidR="002F3E3B" w:rsidRDefault="002F3E3B">
      <w:pPr>
        <w:spacing w:after="160"/>
        <w:rPr>
          <w:lang w:eastAsia="zh-CN"/>
        </w:rPr>
      </w:pPr>
      <w:r>
        <w:rPr>
          <w:lang w:eastAsia="zh-CN"/>
        </w:rPr>
        <w:br w:type="page"/>
      </w:r>
    </w:p>
    <w:p w14:paraId="52763D7D" w14:textId="317C74A6" w:rsidR="00DF75C3" w:rsidRPr="002B2923" w:rsidRDefault="00DF75C3" w:rsidP="002B2923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eastAsia="微软雅黑" w:cs="Arial"/>
          <w:b/>
          <w:bCs/>
          <w:caps/>
          <w:color w:val="498FCF"/>
          <w:sz w:val="40"/>
          <w:szCs w:val="40"/>
          <w:lang w:eastAsia="zh-CN"/>
        </w:rPr>
      </w:pPr>
      <w:r w:rsidRPr="002B2923">
        <w:rPr>
          <w:rFonts w:eastAsia="微软雅黑" w:cs="Arial"/>
          <w:b/>
          <w:bCs/>
          <w:caps/>
          <w:color w:val="498FCF"/>
          <w:sz w:val="40"/>
          <w:szCs w:val="40"/>
        </w:rPr>
        <w:lastRenderedPageBreak/>
        <w:t>Competitor REPORT SHEET</w:t>
      </w:r>
      <w:r w:rsidR="004D573E">
        <w:rPr>
          <w:rFonts w:eastAsia="微软雅黑" w:cs="Arial"/>
          <w:b/>
          <w:bCs/>
          <w:caps/>
          <w:color w:val="498FCF"/>
          <w:sz w:val="40"/>
          <w:szCs w:val="40"/>
        </w:rPr>
        <w:t xml:space="preserve"> </w:t>
      </w:r>
      <w:proofErr w:type="spellStart"/>
      <w:r w:rsidRPr="002B2923">
        <w:rPr>
          <w:rFonts w:eastAsia="微软雅黑" w:cs="Arial" w:hint="eastAsia"/>
          <w:b/>
          <w:bCs/>
          <w:caps/>
          <w:color w:val="498FCF"/>
          <w:sz w:val="40"/>
          <w:szCs w:val="40"/>
        </w:rPr>
        <w:t>选手报告单</w:t>
      </w:r>
      <w:proofErr w:type="spellEnd"/>
    </w:p>
    <w:p w14:paraId="3435DBC8" w14:textId="77777777" w:rsidR="00AD7FE4" w:rsidRPr="00AD7FE4" w:rsidRDefault="00AD7FE4" w:rsidP="00AD7FE4">
      <w:pPr>
        <w:keepNext/>
        <w:keepLines/>
        <w:pBdr>
          <w:bottom w:val="single" w:sz="4" w:space="1" w:color="auto"/>
        </w:pBdr>
        <w:spacing w:after="0" w:line="240" w:lineRule="auto"/>
        <w:rPr>
          <w:rFonts w:ascii="微软雅黑" w:eastAsia="微软雅黑" w:hAnsi="微软雅黑" w:cs="Arial"/>
          <w:b/>
          <w:caps/>
          <w:sz w:val="24"/>
          <w:szCs w:val="24"/>
          <w:lang w:eastAsia="zh-CN"/>
        </w:rPr>
      </w:pPr>
      <w:r w:rsidRPr="00AD7FE4">
        <w:rPr>
          <w:rFonts w:ascii="微软雅黑" w:eastAsia="微软雅黑" w:hAnsi="微软雅黑" w:cs="Arial" w:hint="eastAsia"/>
          <w:b/>
          <w:caps/>
          <w:sz w:val="24"/>
          <w:szCs w:val="24"/>
          <w:lang w:eastAsia="zh-CN"/>
        </w:rPr>
        <w:t>一、故障记录</w:t>
      </w:r>
    </w:p>
    <w:tbl>
      <w:tblPr>
        <w:tblStyle w:val="ae"/>
        <w:tblW w:w="9467" w:type="dxa"/>
        <w:jc w:val="center"/>
        <w:tblLayout w:type="fixed"/>
        <w:tblLook w:val="04A0" w:firstRow="1" w:lastRow="0" w:firstColumn="1" w:lastColumn="0" w:noHBand="0" w:noVBand="1"/>
      </w:tblPr>
      <w:tblGrid>
        <w:gridCol w:w="766"/>
        <w:gridCol w:w="5103"/>
        <w:gridCol w:w="3598"/>
      </w:tblGrid>
      <w:tr w:rsidR="00D27DE7" w:rsidRPr="007D64B3" w14:paraId="07EEC47D" w14:textId="77777777" w:rsidTr="00AB4478">
        <w:trPr>
          <w:trHeight w:val="567"/>
          <w:jc w:val="center"/>
        </w:trPr>
        <w:tc>
          <w:tcPr>
            <w:tcW w:w="766" w:type="dxa"/>
            <w:shd w:val="clear" w:color="auto" w:fill="79D750"/>
            <w:vAlign w:val="center"/>
          </w:tcPr>
          <w:p w14:paraId="113D64F2" w14:textId="77777777" w:rsidR="00D27DE7" w:rsidRPr="007D64B3" w:rsidRDefault="00D27DE7" w:rsidP="00D27DE7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lang w:eastAsia="zh-CN"/>
              </w:rPr>
              <w:t>序号</w:t>
            </w:r>
          </w:p>
        </w:tc>
        <w:tc>
          <w:tcPr>
            <w:tcW w:w="5103" w:type="dxa"/>
            <w:shd w:val="clear" w:color="auto" w:fill="79D750"/>
            <w:vAlign w:val="center"/>
          </w:tcPr>
          <w:p w14:paraId="7B5650DB" w14:textId="77777777" w:rsidR="00D27DE7" w:rsidRPr="007D64B3" w:rsidRDefault="00D27DE7" w:rsidP="00AB4478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proofErr w:type="spellStart"/>
            <w:r w:rsidRPr="002F1233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故障</w:t>
            </w:r>
            <w:proofErr w:type="spellEnd"/>
            <w:r w:rsidR="00AB4478">
              <w:rPr>
                <w:rFonts w:ascii="微软雅黑" w:eastAsia="微软雅黑" w:hAnsi="微软雅黑" w:hint="eastAsia"/>
                <w:color w:val="000000"/>
                <w:sz w:val="24"/>
                <w:szCs w:val="24"/>
                <w:lang w:eastAsia="zh-CN"/>
              </w:rPr>
              <w:t>记录</w:t>
            </w:r>
          </w:p>
        </w:tc>
        <w:tc>
          <w:tcPr>
            <w:tcW w:w="3598" w:type="dxa"/>
            <w:shd w:val="clear" w:color="auto" w:fill="79D750"/>
            <w:vAlign w:val="center"/>
          </w:tcPr>
          <w:p w14:paraId="3968E38F" w14:textId="77777777" w:rsidR="00D27DE7" w:rsidRPr="007D64B3" w:rsidRDefault="00AB4478" w:rsidP="00D27DE7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lang w:eastAsia="zh-CN"/>
              </w:rPr>
              <w:t>备 注</w:t>
            </w:r>
          </w:p>
        </w:tc>
      </w:tr>
      <w:tr w:rsidR="00D27DE7" w:rsidRPr="00F14B60" w14:paraId="4F042787" w14:textId="77777777" w:rsidTr="00AB4478">
        <w:trPr>
          <w:trHeight w:val="567"/>
          <w:jc w:val="center"/>
        </w:trPr>
        <w:tc>
          <w:tcPr>
            <w:tcW w:w="766" w:type="dxa"/>
            <w:vAlign w:val="center"/>
          </w:tcPr>
          <w:p w14:paraId="6DF49339" w14:textId="77777777" w:rsidR="00D27DE7" w:rsidRPr="00AC48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</w:t>
            </w:r>
          </w:p>
        </w:tc>
        <w:tc>
          <w:tcPr>
            <w:tcW w:w="5103" w:type="dxa"/>
            <w:vAlign w:val="center"/>
          </w:tcPr>
          <w:p w14:paraId="5AC0EB2A" w14:textId="77777777" w:rsidR="00D27DE7" w:rsidRPr="002F1233" w:rsidRDefault="00D27DE7" w:rsidP="005C64AD">
            <w:pPr>
              <w:spacing w:after="0"/>
              <w:jc w:val="both"/>
              <w:rPr>
                <w:rFonts w:ascii="楷体" w:eastAsia="楷体" w:hAnsi="楷体"/>
                <w:color w:val="C00000"/>
                <w:sz w:val="24"/>
                <w:szCs w:val="24"/>
              </w:rPr>
            </w:pPr>
          </w:p>
        </w:tc>
        <w:tc>
          <w:tcPr>
            <w:tcW w:w="3598" w:type="dxa"/>
            <w:vAlign w:val="center"/>
          </w:tcPr>
          <w:p w14:paraId="360A9508" w14:textId="77777777" w:rsidR="00D27DE7" w:rsidRPr="002F1233" w:rsidRDefault="00D27DE7" w:rsidP="005C64AD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2A656CBF" w14:textId="77777777" w:rsidTr="00AB4478">
        <w:trPr>
          <w:trHeight w:val="567"/>
          <w:jc w:val="center"/>
        </w:trPr>
        <w:tc>
          <w:tcPr>
            <w:tcW w:w="766" w:type="dxa"/>
            <w:vAlign w:val="center"/>
          </w:tcPr>
          <w:p w14:paraId="6D6D34CA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2</w:t>
            </w:r>
          </w:p>
        </w:tc>
        <w:tc>
          <w:tcPr>
            <w:tcW w:w="5103" w:type="dxa"/>
            <w:vAlign w:val="center"/>
          </w:tcPr>
          <w:p w14:paraId="118F25EB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598" w:type="dxa"/>
            <w:vAlign w:val="center"/>
          </w:tcPr>
          <w:p w14:paraId="3BAE57A7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5959B623" w14:textId="77777777" w:rsidTr="00AB4478">
        <w:trPr>
          <w:trHeight w:val="567"/>
          <w:jc w:val="center"/>
        </w:trPr>
        <w:tc>
          <w:tcPr>
            <w:tcW w:w="766" w:type="dxa"/>
            <w:vAlign w:val="center"/>
          </w:tcPr>
          <w:p w14:paraId="1009B561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3</w:t>
            </w:r>
          </w:p>
        </w:tc>
        <w:tc>
          <w:tcPr>
            <w:tcW w:w="5103" w:type="dxa"/>
            <w:vAlign w:val="center"/>
          </w:tcPr>
          <w:p w14:paraId="5F80037B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598" w:type="dxa"/>
            <w:vAlign w:val="center"/>
          </w:tcPr>
          <w:p w14:paraId="4D127D32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26C84B03" w14:textId="77777777" w:rsidTr="00AB4478">
        <w:trPr>
          <w:trHeight w:val="567"/>
          <w:jc w:val="center"/>
        </w:trPr>
        <w:tc>
          <w:tcPr>
            <w:tcW w:w="766" w:type="dxa"/>
            <w:vAlign w:val="center"/>
          </w:tcPr>
          <w:p w14:paraId="61AD47C9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4</w:t>
            </w:r>
          </w:p>
        </w:tc>
        <w:tc>
          <w:tcPr>
            <w:tcW w:w="5103" w:type="dxa"/>
            <w:vAlign w:val="center"/>
          </w:tcPr>
          <w:p w14:paraId="4FA7D983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598" w:type="dxa"/>
            <w:vAlign w:val="center"/>
          </w:tcPr>
          <w:p w14:paraId="75505B37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4CAF3584" w14:textId="77777777" w:rsidTr="00AB4478">
        <w:trPr>
          <w:trHeight w:val="567"/>
          <w:jc w:val="center"/>
        </w:trPr>
        <w:tc>
          <w:tcPr>
            <w:tcW w:w="766" w:type="dxa"/>
            <w:vAlign w:val="center"/>
          </w:tcPr>
          <w:p w14:paraId="6CF279A5" w14:textId="77777777" w:rsidR="00D27DE7" w:rsidRDefault="00D27DE7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5</w:t>
            </w:r>
          </w:p>
        </w:tc>
        <w:tc>
          <w:tcPr>
            <w:tcW w:w="5103" w:type="dxa"/>
            <w:vAlign w:val="center"/>
          </w:tcPr>
          <w:p w14:paraId="2D319AB1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598" w:type="dxa"/>
            <w:vAlign w:val="center"/>
          </w:tcPr>
          <w:p w14:paraId="63083391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7DE7" w:rsidRPr="00F14B60" w14:paraId="3DDFCE81" w14:textId="77777777" w:rsidTr="00AB4478">
        <w:trPr>
          <w:trHeight w:val="567"/>
          <w:jc w:val="center"/>
        </w:trPr>
        <w:tc>
          <w:tcPr>
            <w:tcW w:w="766" w:type="dxa"/>
            <w:vAlign w:val="center"/>
          </w:tcPr>
          <w:p w14:paraId="78A4DBBF" w14:textId="0E93CAD1" w:rsidR="00D27DE7" w:rsidRDefault="004D573E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6</w:t>
            </w:r>
          </w:p>
        </w:tc>
        <w:tc>
          <w:tcPr>
            <w:tcW w:w="5103" w:type="dxa"/>
            <w:vAlign w:val="center"/>
          </w:tcPr>
          <w:p w14:paraId="678F2393" w14:textId="77777777" w:rsidR="00D27DE7" w:rsidRPr="002F1233" w:rsidRDefault="00D27DE7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598" w:type="dxa"/>
            <w:vAlign w:val="center"/>
          </w:tcPr>
          <w:p w14:paraId="79549B89" w14:textId="77777777" w:rsidR="00D27DE7" w:rsidRDefault="00D27DE7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4D573E" w:rsidRPr="00F14B60" w14:paraId="07528B49" w14:textId="77777777" w:rsidTr="00AB4478">
        <w:trPr>
          <w:trHeight w:val="567"/>
          <w:jc w:val="center"/>
        </w:trPr>
        <w:tc>
          <w:tcPr>
            <w:tcW w:w="766" w:type="dxa"/>
            <w:vAlign w:val="center"/>
          </w:tcPr>
          <w:p w14:paraId="267480B5" w14:textId="04B619DC" w:rsidR="004D573E" w:rsidRDefault="004D573E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7</w:t>
            </w:r>
          </w:p>
        </w:tc>
        <w:tc>
          <w:tcPr>
            <w:tcW w:w="5103" w:type="dxa"/>
            <w:vAlign w:val="center"/>
          </w:tcPr>
          <w:p w14:paraId="5E7A5B65" w14:textId="77777777" w:rsidR="004D573E" w:rsidRPr="002F1233" w:rsidRDefault="004D573E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598" w:type="dxa"/>
            <w:vAlign w:val="center"/>
          </w:tcPr>
          <w:p w14:paraId="17112203" w14:textId="77777777" w:rsidR="004D573E" w:rsidRDefault="004D573E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4D573E" w:rsidRPr="00F14B60" w14:paraId="70FBBE98" w14:textId="77777777" w:rsidTr="00AB4478">
        <w:trPr>
          <w:trHeight w:val="567"/>
          <w:jc w:val="center"/>
        </w:trPr>
        <w:tc>
          <w:tcPr>
            <w:tcW w:w="766" w:type="dxa"/>
            <w:vAlign w:val="center"/>
          </w:tcPr>
          <w:p w14:paraId="5FD4D6DD" w14:textId="04CBD2AC" w:rsidR="004D573E" w:rsidRDefault="004D573E" w:rsidP="005C64AD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8</w:t>
            </w:r>
          </w:p>
        </w:tc>
        <w:tc>
          <w:tcPr>
            <w:tcW w:w="5103" w:type="dxa"/>
            <w:vAlign w:val="center"/>
          </w:tcPr>
          <w:p w14:paraId="0343BC92" w14:textId="77777777" w:rsidR="004D573E" w:rsidRPr="002F1233" w:rsidRDefault="004D573E" w:rsidP="005C64AD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598" w:type="dxa"/>
            <w:vAlign w:val="center"/>
          </w:tcPr>
          <w:p w14:paraId="58A5F02C" w14:textId="77777777" w:rsidR="004D573E" w:rsidRDefault="004D573E" w:rsidP="005C64AD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</w:tbl>
    <w:p w14:paraId="4E020EE4" w14:textId="77777777" w:rsidR="007E7A56" w:rsidRPr="00AD7FE4" w:rsidRDefault="007E7A56" w:rsidP="00AD7FE4">
      <w:pPr>
        <w:spacing w:after="0" w:line="240" w:lineRule="auto"/>
        <w:rPr>
          <w:rFonts w:asciiTheme="minorEastAsia" w:eastAsiaTheme="minorEastAsia" w:hAnsiTheme="minorEastAsia" w:cs="Arial"/>
          <w:b/>
          <w:color w:val="000000"/>
          <w:sz w:val="24"/>
          <w:szCs w:val="24"/>
          <w:lang w:val="it-IT" w:eastAsia="zh-CN"/>
        </w:rPr>
      </w:pPr>
    </w:p>
    <w:p w14:paraId="40022D79" w14:textId="77777777" w:rsidR="00AD7FE4" w:rsidRPr="00AD7FE4" w:rsidRDefault="00AD7FE4" w:rsidP="00AD7FE4">
      <w:pPr>
        <w:keepNext/>
        <w:keepLines/>
        <w:spacing w:after="0" w:line="240" w:lineRule="auto"/>
        <w:rPr>
          <w:rFonts w:ascii="微软雅黑" w:eastAsia="微软雅黑" w:hAnsi="微软雅黑" w:cs="Arial"/>
          <w:b/>
          <w:caps/>
          <w:sz w:val="24"/>
          <w:szCs w:val="24"/>
          <w:lang w:eastAsia="zh-CN"/>
        </w:rPr>
      </w:pPr>
      <w:r w:rsidRPr="00AD7FE4">
        <w:rPr>
          <w:rFonts w:ascii="微软雅黑" w:eastAsia="微软雅黑" w:hAnsi="微软雅黑" w:cs="Arial" w:hint="eastAsia"/>
          <w:b/>
          <w:caps/>
          <w:sz w:val="24"/>
          <w:szCs w:val="24"/>
          <w:lang w:eastAsia="zh-CN"/>
        </w:rPr>
        <w:t>二、发动机测量</w:t>
      </w:r>
      <w:r w:rsidR="001D5A25">
        <w:rPr>
          <w:rFonts w:ascii="微软雅黑" w:eastAsia="微软雅黑" w:hAnsi="微软雅黑" w:cs="Arial" w:hint="eastAsia"/>
          <w:b/>
          <w:caps/>
          <w:sz w:val="24"/>
          <w:szCs w:val="24"/>
          <w:lang w:eastAsia="zh-CN"/>
        </w:rPr>
        <w:t>记录</w:t>
      </w:r>
    </w:p>
    <w:tbl>
      <w:tblPr>
        <w:tblStyle w:val="TableGrid"/>
        <w:tblW w:w="9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3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3533"/>
        <w:gridCol w:w="6083"/>
      </w:tblGrid>
      <w:tr w:rsidR="007E7A56" w:rsidRPr="005117B2" w14:paraId="00CA8EB2" w14:textId="77777777" w:rsidTr="00661146">
        <w:trPr>
          <w:trHeight w:val="567"/>
          <w:jc w:val="center"/>
        </w:trPr>
        <w:tc>
          <w:tcPr>
            <w:tcW w:w="9616" w:type="dxa"/>
            <w:gridSpan w:val="2"/>
            <w:shd w:val="clear" w:color="auto" w:fill="E2EFD9" w:themeFill="accent6" w:themeFillTint="33"/>
            <w:vAlign w:val="center"/>
          </w:tcPr>
          <w:p w14:paraId="2E976355" w14:textId="77777777" w:rsidR="007E7A56" w:rsidRPr="005117B2" w:rsidRDefault="007E7A56" w:rsidP="00711BAB">
            <w:pPr>
              <w:pStyle w:val="af1"/>
              <w:numPr>
                <w:ilvl w:val="0"/>
                <w:numId w:val="39"/>
              </w:numPr>
              <w:spacing w:after="0"/>
              <w:jc w:val="both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b/>
                <w:sz w:val="21"/>
                <w:szCs w:val="21"/>
                <w:lang w:eastAsia="zh-CN"/>
              </w:rPr>
              <w:t>气缸盖</w:t>
            </w:r>
          </w:p>
        </w:tc>
      </w:tr>
      <w:tr w:rsidR="007E7A56" w:rsidRPr="005117B2" w14:paraId="3261DE5F" w14:textId="77777777" w:rsidTr="00711BAB">
        <w:trPr>
          <w:trHeight w:val="567"/>
          <w:jc w:val="center"/>
        </w:trPr>
        <w:tc>
          <w:tcPr>
            <w:tcW w:w="3533" w:type="dxa"/>
            <w:vMerge w:val="restart"/>
          </w:tcPr>
          <w:p w14:paraId="75D0FBD5" w14:textId="77777777" w:rsidR="007E7A56" w:rsidRPr="005117B2" w:rsidRDefault="007E7A56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气缸盖平面度</w:t>
            </w:r>
          </w:p>
        </w:tc>
        <w:tc>
          <w:tcPr>
            <w:tcW w:w="6083" w:type="dxa"/>
          </w:tcPr>
          <w:p w14:paraId="6D5A0AEC" w14:textId="3051E87A" w:rsidR="007E7A56" w:rsidRPr="005117B2" w:rsidRDefault="00C239AD" w:rsidP="00287949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675D75" w:rsidRPr="005117B2" w14:paraId="3D94CA7D" w14:textId="77777777" w:rsidTr="00711BAB">
        <w:trPr>
          <w:trHeight w:val="567"/>
          <w:jc w:val="center"/>
        </w:trPr>
        <w:tc>
          <w:tcPr>
            <w:tcW w:w="3533" w:type="dxa"/>
            <w:vMerge/>
          </w:tcPr>
          <w:p w14:paraId="6F9CA5DF" w14:textId="77777777" w:rsidR="00675D75" w:rsidRPr="005117B2" w:rsidRDefault="00675D75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6083" w:type="dxa"/>
          </w:tcPr>
          <w:p w14:paraId="6794412A" w14:textId="5B06A51F" w:rsidR="00675D75" w:rsidRPr="005117B2" w:rsidRDefault="00675D75" w:rsidP="00287949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-</w:t>
            </w:r>
            <w:r w:rsidR="00287949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675D75" w:rsidRPr="005117B2" w14:paraId="291F5DFD" w14:textId="77777777" w:rsidTr="00711BAB">
        <w:trPr>
          <w:trHeight w:val="567"/>
          <w:jc w:val="center"/>
        </w:trPr>
        <w:tc>
          <w:tcPr>
            <w:tcW w:w="3533" w:type="dxa"/>
            <w:vMerge/>
          </w:tcPr>
          <w:p w14:paraId="4EDD0D6F" w14:textId="77777777" w:rsidR="00675D75" w:rsidRPr="005117B2" w:rsidRDefault="00675D75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083" w:type="dxa"/>
          </w:tcPr>
          <w:p w14:paraId="115947AC" w14:textId="77777777" w:rsidR="00675D75" w:rsidRPr="005117B2" w:rsidRDefault="00675D75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</w:tbl>
    <w:p w14:paraId="336577D8" w14:textId="77777777" w:rsidR="007E7A56" w:rsidRPr="005117B2" w:rsidRDefault="007E7A56" w:rsidP="007E7A56">
      <w:pPr>
        <w:spacing w:after="0" w:line="276" w:lineRule="auto"/>
        <w:rPr>
          <w:rFonts w:eastAsia="Arial" w:cs="Arial"/>
          <w:sz w:val="28"/>
          <w:szCs w:val="28"/>
          <w:lang w:val="it-IT" w:eastAsia="it-IT"/>
        </w:rPr>
      </w:pPr>
    </w:p>
    <w:tbl>
      <w:tblPr>
        <w:tblStyle w:val="TableGrid"/>
        <w:tblW w:w="9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3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1690"/>
        <w:gridCol w:w="2127"/>
        <w:gridCol w:w="5799"/>
      </w:tblGrid>
      <w:tr w:rsidR="007E7A56" w:rsidRPr="005117B2" w14:paraId="3DFC6821" w14:textId="77777777" w:rsidTr="00661146">
        <w:trPr>
          <w:trHeight w:val="510"/>
          <w:jc w:val="center"/>
        </w:trPr>
        <w:tc>
          <w:tcPr>
            <w:tcW w:w="9616" w:type="dxa"/>
            <w:gridSpan w:val="3"/>
            <w:shd w:val="clear" w:color="auto" w:fill="E2EFD9" w:themeFill="accent6" w:themeFillTint="33"/>
            <w:vAlign w:val="center"/>
          </w:tcPr>
          <w:p w14:paraId="56B37781" w14:textId="77777777" w:rsidR="007E7A56" w:rsidRPr="005117B2" w:rsidRDefault="007E7A56" w:rsidP="00711BAB">
            <w:pPr>
              <w:pStyle w:val="af1"/>
              <w:numPr>
                <w:ilvl w:val="0"/>
                <w:numId w:val="39"/>
              </w:numPr>
              <w:spacing w:after="0"/>
              <w:jc w:val="both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eastAsia="Arial" w:cs="Arial"/>
                <w:sz w:val="24"/>
                <w:szCs w:val="24"/>
              </w:rPr>
              <w:br w:type="page"/>
            </w:r>
            <w:r w:rsidRPr="005117B2">
              <w:rPr>
                <w:rFonts w:ascii="微软雅黑" w:eastAsia="微软雅黑" w:hAnsi="微软雅黑" w:cs="Arial" w:hint="eastAsia"/>
                <w:b/>
                <w:sz w:val="21"/>
                <w:szCs w:val="21"/>
                <w:lang w:eastAsia="zh-CN"/>
              </w:rPr>
              <w:t>气</w:t>
            </w:r>
            <w:r w:rsidRPr="00661146">
              <w:rPr>
                <w:rFonts w:ascii="微软雅黑" w:eastAsia="微软雅黑" w:hAnsi="微软雅黑" w:cs="宋体" w:hint="eastAsia"/>
                <w:b/>
                <w:sz w:val="21"/>
                <w:szCs w:val="21"/>
                <w:lang w:eastAsia="zh-CN"/>
              </w:rPr>
              <w:t>门</w:t>
            </w:r>
            <w:r w:rsidR="001F050A" w:rsidRPr="00661146">
              <w:rPr>
                <w:rFonts w:ascii="微软雅黑" w:eastAsia="微软雅黑" w:hAnsi="微软雅黑" w:cs="宋体" w:hint="eastAsia"/>
                <w:b/>
                <w:sz w:val="21"/>
                <w:szCs w:val="21"/>
                <w:lang w:eastAsia="zh-CN"/>
              </w:rPr>
              <w:t>组</w:t>
            </w:r>
          </w:p>
        </w:tc>
      </w:tr>
      <w:tr w:rsidR="007E5536" w:rsidRPr="005117B2" w14:paraId="2F3C5BE7" w14:textId="77777777" w:rsidTr="007E5536">
        <w:trPr>
          <w:trHeight w:val="510"/>
          <w:jc w:val="center"/>
        </w:trPr>
        <w:tc>
          <w:tcPr>
            <w:tcW w:w="1690" w:type="dxa"/>
            <w:vMerge w:val="restart"/>
          </w:tcPr>
          <w:p w14:paraId="173392C8" w14:textId="77777777" w:rsidR="007E5536" w:rsidRPr="005117B2" w:rsidRDefault="007E5536" w:rsidP="007E5536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气门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杆</w:t>
            </w: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长度</w:t>
            </w:r>
          </w:p>
        </w:tc>
        <w:tc>
          <w:tcPr>
            <w:tcW w:w="2127" w:type="dxa"/>
            <w:vMerge w:val="restart"/>
          </w:tcPr>
          <w:p w14:paraId="3092BF80" w14:textId="77777777" w:rsidR="007E5536" w:rsidRPr="005117B2" w:rsidRDefault="007E5536" w:rsidP="003B0232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第</w:t>
            </w:r>
            <w:r w:rsidRPr="003E5C22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 xml:space="preserve"> 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缸进气</w:t>
            </w:r>
            <w:r w:rsidR="003B0232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x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5799" w:type="dxa"/>
          </w:tcPr>
          <w:p w14:paraId="08C957DD" w14:textId="77777777" w:rsidR="007E5536" w:rsidRPr="005117B2" w:rsidRDefault="007E5536" w:rsidP="00F75282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7E5536" w:rsidRPr="005117B2" w14:paraId="6EEE44DF" w14:textId="77777777" w:rsidTr="007E5536">
        <w:trPr>
          <w:trHeight w:val="510"/>
          <w:jc w:val="center"/>
        </w:trPr>
        <w:tc>
          <w:tcPr>
            <w:tcW w:w="1690" w:type="dxa"/>
            <w:vMerge/>
          </w:tcPr>
          <w:p w14:paraId="399E839C" w14:textId="77777777" w:rsidR="007E5536" w:rsidRPr="005117B2" w:rsidRDefault="007E5536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112BD795" w14:textId="77777777" w:rsidR="007E5536" w:rsidRPr="005117B2" w:rsidRDefault="007E5536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59FA35C9" w14:textId="77777777" w:rsidR="007E5536" w:rsidRPr="005117B2" w:rsidRDefault="007E5536" w:rsidP="00287949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 w:rsidR="00287949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7E5536" w:rsidRPr="005117B2" w14:paraId="103B2472" w14:textId="77777777" w:rsidTr="007E5536">
        <w:trPr>
          <w:trHeight w:val="510"/>
          <w:jc w:val="center"/>
        </w:trPr>
        <w:tc>
          <w:tcPr>
            <w:tcW w:w="1690" w:type="dxa"/>
            <w:vMerge/>
          </w:tcPr>
          <w:p w14:paraId="45D50B95" w14:textId="77777777" w:rsidR="007E5536" w:rsidRPr="005117B2" w:rsidRDefault="007E5536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192A349D" w14:textId="77777777" w:rsidR="007E5536" w:rsidRPr="005117B2" w:rsidRDefault="007E5536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03312A94" w14:textId="77777777" w:rsidR="007E5536" w:rsidRPr="005117B2" w:rsidRDefault="007E5536" w:rsidP="00711BAB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7E5536" w:rsidRPr="005117B2" w14:paraId="2B0878A7" w14:textId="77777777" w:rsidTr="007E5536">
        <w:trPr>
          <w:trHeight w:val="510"/>
          <w:jc w:val="center"/>
        </w:trPr>
        <w:tc>
          <w:tcPr>
            <w:tcW w:w="1690" w:type="dxa"/>
            <w:vMerge/>
          </w:tcPr>
          <w:p w14:paraId="47F1D121" w14:textId="77777777" w:rsidR="007E5536" w:rsidRPr="005117B2" w:rsidRDefault="007E5536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 w:val="restart"/>
          </w:tcPr>
          <w:p w14:paraId="22F0B3CF" w14:textId="77777777" w:rsidR="007E5536" w:rsidRPr="005117B2" w:rsidRDefault="007E5536" w:rsidP="003B0232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第</w:t>
            </w:r>
            <w:r w:rsidRPr="003E5C22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 xml:space="preserve"> 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</w:t>
            </w:r>
            <w:r w:rsidR="003B023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排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气</w:t>
            </w:r>
            <w:r w:rsidR="003B0232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x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5799" w:type="dxa"/>
          </w:tcPr>
          <w:p w14:paraId="072ED75B" w14:textId="77777777" w:rsidR="007E5536" w:rsidRPr="005117B2" w:rsidRDefault="007E5536" w:rsidP="00F75282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7E5536" w:rsidRPr="005117B2" w14:paraId="6B370A99" w14:textId="77777777" w:rsidTr="007E5536">
        <w:trPr>
          <w:trHeight w:val="510"/>
          <w:jc w:val="center"/>
        </w:trPr>
        <w:tc>
          <w:tcPr>
            <w:tcW w:w="1690" w:type="dxa"/>
            <w:vMerge/>
          </w:tcPr>
          <w:p w14:paraId="7F097A27" w14:textId="77777777" w:rsidR="007E5536" w:rsidRPr="005117B2" w:rsidRDefault="007E5536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29A0220E" w14:textId="77777777" w:rsidR="007E5536" w:rsidRPr="005117B2" w:rsidRDefault="007E5536" w:rsidP="00E23D0F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7F473E89" w14:textId="77777777" w:rsidR="007E5536" w:rsidRPr="005117B2" w:rsidRDefault="007E5536" w:rsidP="00287949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 w:rsidR="00287949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7E5536" w:rsidRPr="005117B2" w14:paraId="2D1F14AD" w14:textId="77777777" w:rsidTr="007E5536">
        <w:trPr>
          <w:trHeight w:val="510"/>
          <w:jc w:val="center"/>
        </w:trPr>
        <w:tc>
          <w:tcPr>
            <w:tcW w:w="1690" w:type="dxa"/>
            <w:vMerge/>
          </w:tcPr>
          <w:p w14:paraId="399E8119" w14:textId="77777777" w:rsidR="007E5536" w:rsidRPr="005117B2" w:rsidRDefault="007E5536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10CB7D1E" w14:textId="77777777" w:rsidR="007E5536" w:rsidRPr="005117B2" w:rsidRDefault="007E5536" w:rsidP="00E23D0F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698BA3FD" w14:textId="77777777" w:rsidR="007E5536" w:rsidRPr="005117B2" w:rsidRDefault="007E5536" w:rsidP="00AB00E1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5878C6" w:rsidRPr="005117B2" w14:paraId="1AE55B20" w14:textId="77777777" w:rsidTr="00711BAB">
        <w:trPr>
          <w:trHeight w:val="510"/>
          <w:jc w:val="center"/>
        </w:trPr>
        <w:tc>
          <w:tcPr>
            <w:tcW w:w="1690" w:type="dxa"/>
            <w:vMerge w:val="restart"/>
          </w:tcPr>
          <w:p w14:paraId="1C68FCAD" w14:textId="77777777" w:rsidR="005878C6" w:rsidRPr="005117B2" w:rsidRDefault="005878C6" w:rsidP="005878C6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气门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杆直径</w:t>
            </w:r>
          </w:p>
        </w:tc>
        <w:tc>
          <w:tcPr>
            <w:tcW w:w="2127" w:type="dxa"/>
            <w:vMerge w:val="restart"/>
          </w:tcPr>
          <w:p w14:paraId="02B24BCC" w14:textId="77777777" w:rsidR="005878C6" w:rsidRPr="005117B2" w:rsidRDefault="005878C6" w:rsidP="003B0232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第</w:t>
            </w:r>
            <w:r w:rsidRPr="003E5C22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 xml:space="preserve"> 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缸进气</w:t>
            </w:r>
            <w:r w:rsidR="003B0232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x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5799" w:type="dxa"/>
          </w:tcPr>
          <w:p w14:paraId="0D128783" w14:textId="77777777" w:rsidR="005878C6" w:rsidRPr="005117B2" w:rsidRDefault="005878C6" w:rsidP="00F75282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5878C6" w:rsidRPr="005117B2" w14:paraId="7E4ECE7C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6BE59D60" w14:textId="77777777" w:rsidR="005878C6" w:rsidRPr="005117B2" w:rsidRDefault="005878C6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62D356C2" w14:textId="77777777" w:rsidR="005878C6" w:rsidRPr="005117B2" w:rsidRDefault="005878C6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60B441D7" w14:textId="77777777" w:rsidR="005878C6" w:rsidRPr="005117B2" w:rsidRDefault="005878C6" w:rsidP="00287949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 w:rsidR="00287949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5878C6" w:rsidRPr="005117B2" w14:paraId="42FD1882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30547524" w14:textId="77777777" w:rsidR="005878C6" w:rsidRPr="005117B2" w:rsidRDefault="005878C6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331EB6ED" w14:textId="77777777" w:rsidR="005878C6" w:rsidRPr="005117B2" w:rsidRDefault="005878C6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3C5C7B90" w14:textId="77777777" w:rsidR="005878C6" w:rsidRPr="005117B2" w:rsidRDefault="005878C6" w:rsidP="00711BAB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5878C6" w:rsidRPr="005117B2" w14:paraId="6D1FBAA9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02A1FADD" w14:textId="77777777" w:rsidR="005878C6" w:rsidRPr="005117B2" w:rsidRDefault="005878C6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 w:val="restart"/>
          </w:tcPr>
          <w:p w14:paraId="1B219647" w14:textId="77777777" w:rsidR="005878C6" w:rsidRPr="005117B2" w:rsidRDefault="005878C6" w:rsidP="003B0232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第</w:t>
            </w:r>
            <w:r w:rsidRPr="003E5C22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 xml:space="preserve"> 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</w:t>
            </w:r>
            <w:r w:rsidR="003B023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排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气</w:t>
            </w:r>
            <w:r w:rsidR="003B0232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x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5799" w:type="dxa"/>
          </w:tcPr>
          <w:p w14:paraId="728ED8CA" w14:textId="77777777" w:rsidR="005878C6" w:rsidRPr="005117B2" w:rsidRDefault="005878C6" w:rsidP="00F75282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5878C6" w:rsidRPr="005117B2" w14:paraId="760DEA87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7548DA34" w14:textId="77777777" w:rsidR="005878C6" w:rsidRPr="005117B2" w:rsidRDefault="005878C6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06E803FD" w14:textId="77777777" w:rsidR="005878C6" w:rsidRPr="005117B2" w:rsidRDefault="005878C6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0DEDC792" w14:textId="77777777" w:rsidR="005878C6" w:rsidRPr="005117B2" w:rsidRDefault="005878C6" w:rsidP="00287949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 w:rsidR="00287949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5878C6" w:rsidRPr="005117B2" w14:paraId="65B7FA98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0EEB299E" w14:textId="77777777" w:rsidR="005878C6" w:rsidRPr="005117B2" w:rsidRDefault="005878C6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6EA84D84" w14:textId="77777777" w:rsidR="005878C6" w:rsidRPr="005117B2" w:rsidRDefault="005878C6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49B2A6DB" w14:textId="77777777" w:rsidR="005878C6" w:rsidRPr="005117B2" w:rsidRDefault="005878C6" w:rsidP="00711BAB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685889" w:rsidRPr="005117B2" w14:paraId="0AAC6AE1" w14:textId="77777777" w:rsidTr="00711BAB">
        <w:trPr>
          <w:trHeight w:val="510"/>
          <w:jc w:val="center"/>
        </w:trPr>
        <w:tc>
          <w:tcPr>
            <w:tcW w:w="1690" w:type="dxa"/>
            <w:vMerge w:val="restart"/>
          </w:tcPr>
          <w:p w14:paraId="5E158DA8" w14:textId="77777777" w:rsidR="00685889" w:rsidRPr="005117B2" w:rsidRDefault="00685889" w:rsidP="00685889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气门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导管直径</w:t>
            </w:r>
          </w:p>
        </w:tc>
        <w:tc>
          <w:tcPr>
            <w:tcW w:w="2127" w:type="dxa"/>
            <w:vMerge w:val="restart"/>
          </w:tcPr>
          <w:p w14:paraId="7BE84A35" w14:textId="77777777" w:rsidR="00685889" w:rsidRPr="005117B2" w:rsidRDefault="00685889" w:rsidP="005F020F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第</w:t>
            </w:r>
            <w:r w:rsidRPr="003E5C22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 xml:space="preserve"> 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缸进气</w:t>
            </w:r>
            <w:r w:rsidR="005F020F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x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5799" w:type="dxa"/>
          </w:tcPr>
          <w:p w14:paraId="1973CDD7" w14:textId="77777777" w:rsidR="00685889" w:rsidRPr="005117B2" w:rsidRDefault="00685889" w:rsidP="00F75282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685889" w:rsidRPr="005117B2" w14:paraId="35710A57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138CEEF1" w14:textId="77777777" w:rsidR="00685889" w:rsidRPr="005117B2" w:rsidRDefault="00685889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20B745AE" w14:textId="77777777" w:rsidR="00685889" w:rsidRPr="005117B2" w:rsidRDefault="00685889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31F8EB8B" w14:textId="77777777" w:rsidR="00685889" w:rsidRPr="005117B2" w:rsidRDefault="00685889" w:rsidP="00287949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 w:rsidR="00287949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3B0232" w:rsidRPr="005117B2" w14:paraId="1A9C2527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4CA67316" w14:textId="77777777" w:rsidR="003B0232" w:rsidRPr="005117B2" w:rsidRDefault="003B0232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2899F7C6" w14:textId="77777777" w:rsidR="003B0232" w:rsidRPr="005117B2" w:rsidRDefault="003B0232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35C3262C" w14:textId="77777777" w:rsidR="003B0232" w:rsidRPr="005117B2" w:rsidRDefault="003B0232" w:rsidP="00F75282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气门杆和导管间隙</w:t>
            </w: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3B0232" w:rsidRPr="005117B2" w14:paraId="2BC9AF8B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734A015D" w14:textId="77777777" w:rsidR="003B0232" w:rsidRPr="005117B2" w:rsidRDefault="003B0232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79232F76" w14:textId="77777777" w:rsidR="003B0232" w:rsidRPr="005117B2" w:rsidRDefault="003B0232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55E0CA9C" w14:textId="77777777" w:rsidR="003B0232" w:rsidRPr="005117B2" w:rsidRDefault="003B0232" w:rsidP="00287949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计算值</w:t>
            </w:r>
            <w:r w:rsidR="00287949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3B0232" w:rsidRPr="005117B2" w14:paraId="2B5E5A3F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73603E69" w14:textId="77777777" w:rsidR="003B0232" w:rsidRPr="005117B2" w:rsidRDefault="003B0232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4E4736F5" w14:textId="77777777" w:rsidR="003B0232" w:rsidRPr="005117B2" w:rsidRDefault="003B0232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1D1435BD" w14:textId="77777777" w:rsidR="003B0232" w:rsidRPr="005117B2" w:rsidRDefault="003B0232" w:rsidP="00711BAB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3B0232" w:rsidRPr="005117B2" w14:paraId="4F01FE5E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5DB8DA68" w14:textId="77777777" w:rsidR="003B0232" w:rsidRPr="005117B2" w:rsidRDefault="003B0232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 w:val="restart"/>
          </w:tcPr>
          <w:p w14:paraId="179FB87A" w14:textId="77777777" w:rsidR="003B0232" w:rsidRPr="005117B2" w:rsidRDefault="003B0232" w:rsidP="005F020F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第</w:t>
            </w:r>
            <w:r w:rsidRPr="003E5C22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 xml:space="preserve"> 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</w:t>
            </w: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排气</w:t>
            </w:r>
            <w:r w:rsidR="005F020F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x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5799" w:type="dxa"/>
          </w:tcPr>
          <w:p w14:paraId="6574DAFD" w14:textId="77777777" w:rsidR="003B0232" w:rsidRPr="005117B2" w:rsidRDefault="003B0232" w:rsidP="00F75282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3B0232" w:rsidRPr="005117B2" w14:paraId="7D0EEFF4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1A88298D" w14:textId="77777777" w:rsidR="003B0232" w:rsidRPr="005117B2" w:rsidRDefault="003B0232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74AED20C" w14:textId="77777777" w:rsidR="003B0232" w:rsidRPr="005117B2" w:rsidRDefault="003B0232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71BD0FAA" w14:textId="77777777" w:rsidR="003B0232" w:rsidRPr="005117B2" w:rsidRDefault="003B0232" w:rsidP="00287949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 w:rsidR="00287949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3B0232" w:rsidRPr="005117B2" w14:paraId="5F4F1E63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411865F1" w14:textId="77777777" w:rsidR="003B0232" w:rsidRPr="005117B2" w:rsidRDefault="003B0232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600BA398" w14:textId="77777777" w:rsidR="003B0232" w:rsidRPr="005117B2" w:rsidRDefault="003B0232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398FDE47" w14:textId="77777777" w:rsidR="003B0232" w:rsidRPr="005117B2" w:rsidRDefault="003B0232" w:rsidP="00F75282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气门杆和导管间隙</w:t>
            </w: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3B0232" w:rsidRPr="005117B2" w14:paraId="6C8E8FFF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794D9893" w14:textId="77777777" w:rsidR="003B0232" w:rsidRPr="005117B2" w:rsidRDefault="003B0232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30E32CB9" w14:textId="77777777" w:rsidR="003B0232" w:rsidRPr="005117B2" w:rsidRDefault="003B0232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16378FA6" w14:textId="77777777" w:rsidR="003B0232" w:rsidRPr="005117B2" w:rsidRDefault="003B0232" w:rsidP="00287949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计算值</w:t>
            </w:r>
            <w:r w:rsidR="00287949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3B0232" w:rsidRPr="005117B2" w14:paraId="3378B442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3437086C" w14:textId="77777777" w:rsidR="003B0232" w:rsidRPr="005117B2" w:rsidRDefault="003B0232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3E4AE888" w14:textId="77777777" w:rsidR="003B0232" w:rsidRPr="005117B2" w:rsidRDefault="003B0232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5AC78651" w14:textId="77777777" w:rsidR="003B0232" w:rsidRPr="005117B2" w:rsidRDefault="003B0232" w:rsidP="00711BAB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5F020F" w:rsidRPr="005117B2" w14:paraId="38A5717E" w14:textId="77777777" w:rsidTr="007E5536">
        <w:trPr>
          <w:trHeight w:val="510"/>
          <w:jc w:val="center"/>
        </w:trPr>
        <w:tc>
          <w:tcPr>
            <w:tcW w:w="1690" w:type="dxa"/>
            <w:vMerge w:val="restart"/>
          </w:tcPr>
          <w:p w14:paraId="38A811DB" w14:textId="77777777" w:rsidR="005F020F" w:rsidRPr="00685889" w:rsidRDefault="005F020F" w:rsidP="005F020F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val="en-GB"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气门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座宽度</w:t>
            </w:r>
          </w:p>
        </w:tc>
        <w:tc>
          <w:tcPr>
            <w:tcW w:w="2127" w:type="dxa"/>
            <w:vMerge w:val="restart"/>
          </w:tcPr>
          <w:p w14:paraId="22C1DC25" w14:textId="77777777" w:rsidR="005F020F" w:rsidRPr="005117B2" w:rsidRDefault="005F020F" w:rsidP="005F020F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第</w:t>
            </w:r>
            <w:r w:rsidRPr="003E5C22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 xml:space="preserve"> 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缸进气</w:t>
            </w:r>
            <w:r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x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5799" w:type="dxa"/>
          </w:tcPr>
          <w:p w14:paraId="02274C44" w14:textId="77777777" w:rsidR="005F020F" w:rsidRPr="005117B2" w:rsidRDefault="005F020F" w:rsidP="00F75282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5F020F" w:rsidRPr="005117B2" w14:paraId="0E108E5E" w14:textId="77777777" w:rsidTr="007E5536">
        <w:trPr>
          <w:trHeight w:val="510"/>
          <w:jc w:val="center"/>
        </w:trPr>
        <w:tc>
          <w:tcPr>
            <w:tcW w:w="1690" w:type="dxa"/>
            <w:vMerge/>
          </w:tcPr>
          <w:p w14:paraId="3DFFCFBC" w14:textId="77777777" w:rsidR="005F020F" w:rsidRPr="00685889" w:rsidRDefault="005F020F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19D12B6D" w14:textId="77777777" w:rsidR="005F020F" w:rsidRPr="005117B2" w:rsidRDefault="005F020F" w:rsidP="00E23D0F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087BBD0F" w14:textId="77777777" w:rsidR="005F020F" w:rsidRPr="005117B2" w:rsidRDefault="005F020F" w:rsidP="00711BAB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5F020F" w:rsidRPr="005117B2" w14:paraId="4707B066" w14:textId="77777777" w:rsidTr="007E5536">
        <w:trPr>
          <w:trHeight w:val="510"/>
          <w:jc w:val="center"/>
        </w:trPr>
        <w:tc>
          <w:tcPr>
            <w:tcW w:w="1690" w:type="dxa"/>
            <w:vMerge/>
          </w:tcPr>
          <w:p w14:paraId="2C325C2E" w14:textId="77777777" w:rsidR="005F020F" w:rsidRPr="00685889" w:rsidRDefault="005F020F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230714BF" w14:textId="77777777" w:rsidR="005F020F" w:rsidRPr="005117B2" w:rsidRDefault="005F020F" w:rsidP="00E23D0F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61B3BA87" w14:textId="77777777" w:rsidR="005F020F" w:rsidRPr="005117B2" w:rsidRDefault="005F020F" w:rsidP="00711BAB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5F020F" w:rsidRPr="005117B2" w14:paraId="78C35311" w14:textId="77777777" w:rsidTr="007E5536">
        <w:trPr>
          <w:trHeight w:val="510"/>
          <w:jc w:val="center"/>
        </w:trPr>
        <w:tc>
          <w:tcPr>
            <w:tcW w:w="1690" w:type="dxa"/>
            <w:vMerge/>
          </w:tcPr>
          <w:p w14:paraId="0D070D5A" w14:textId="77777777" w:rsidR="005F020F" w:rsidRPr="00685889" w:rsidRDefault="005F020F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 w:val="restart"/>
          </w:tcPr>
          <w:p w14:paraId="6297F66E" w14:textId="77777777" w:rsidR="005F020F" w:rsidRPr="005117B2" w:rsidRDefault="005F020F" w:rsidP="005F020F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第</w:t>
            </w:r>
            <w:r w:rsidRPr="003E5C22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 xml:space="preserve"> 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</w:t>
            </w: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排气</w:t>
            </w:r>
            <w:r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x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5799" w:type="dxa"/>
          </w:tcPr>
          <w:p w14:paraId="7AD5D7C3" w14:textId="77777777" w:rsidR="005F020F" w:rsidRPr="005117B2" w:rsidRDefault="005F020F" w:rsidP="00F75282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5F020F" w:rsidRPr="005117B2" w14:paraId="7C33530B" w14:textId="77777777" w:rsidTr="007E5536">
        <w:trPr>
          <w:trHeight w:val="510"/>
          <w:jc w:val="center"/>
        </w:trPr>
        <w:tc>
          <w:tcPr>
            <w:tcW w:w="1690" w:type="dxa"/>
            <w:vMerge/>
          </w:tcPr>
          <w:p w14:paraId="78569D7F" w14:textId="77777777" w:rsidR="005F020F" w:rsidRPr="00685889" w:rsidRDefault="005F020F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2DE507C0" w14:textId="77777777" w:rsidR="005F020F" w:rsidRPr="005117B2" w:rsidRDefault="005F020F" w:rsidP="00E23D0F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466718E8" w14:textId="77777777" w:rsidR="005F020F" w:rsidRPr="005117B2" w:rsidRDefault="005F020F" w:rsidP="00711BAB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5F020F" w:rsidRPr="005117B2" w14:paraId="47C802C5" w14:textId="77777777" w:rsidTr="007E5536">
        <w:trPr>
          <w:trHeight w:val="510"/>
          <w:jc w:val="center"/>
        </w:trPr>
        <w:tc>
          <w:tcPr>
            <w:tcW w:w="1690" w:type="dxa"/>
            <w:vMerge/>
          </w:tcPr>
          <w:p w14:paraId="5805DA3C" w14:textId="77777777" w:rsidR="005F020F" w:rsidRPr="00685889" w:rsidRDefault="005F020F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739218C5" w14:textId="77777777" w:rsidR="005F020F" w:rsidRPr="005117B2" w:rsidRDefault="005F020F" w:rsidP="00E23D0F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46CD29C3" w14:textId="77777777" w:rsidR="005F020F" w:rsidRPr="005117B2" w:rsidRDefault="005F020F" w:rsidP="00711BAB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5F020F" w:rsidRPr="005117B2" w14:paraId="20F9085E" w14:textId="77777777" w:rsidTr="00711BAB">
        <w:trPr>
          <w:trHeight w:val="510"/>
          <w:jc w:val="center"/>
        </w:trPr>
        <w:tc>
          <w:tcPr>
            <w:tcW w:w="1690" w:type="dxa"/>
            <w:vMerge w:val="restart"/>
          </w:tcPr>
          <w:p w14:paraId="5F1F0CBE" w14:textId="77777777" w:rsidR="005F020F" w:rsidRPr="00685889" w:rsidRDefault="005F020F" w:rsidP="005F020F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val="en-GB"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气门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弹簧</w:t>
            </w:r>
            <w:r w:rsidR="00395C74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高度</w:t>
            </w:r>
          </w:p>
        </w:tc>
        <w:tc>
          <w:tcPr>
            <w:tcW w:w="2127" w:type="dxa"/>
            <w:vMerge w:val="restart"/>
          </w:tcPr>
          <w:p w14:paraId="4538B24F" w14:textId="77777777" w:rsidR="005F020F" w:rsidRPr="005117B2" w:rsidRDefault="005F020F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第</w:t>
            </w:r>
            <w:r w:rsidRPr="003E5C22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 xml:space="preserve"> 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缸进气</w:t>
            </w:r>
            <w:r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x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5799" w:type="dxa"/>
          </w:tcPr>
          <w:p w14:paraId="2B1D6002" w14:textId="77777777" w:rsidR="005F020F" w:rsidRPr="005117B2" w:rsidRDefault="005F020F" w:rsidP="00F75282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5F020F" w:rsidRPr="005117B2" w14:paraId="0EFB32F0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0CC2B73F" w14:textId="77777777" w:rsidR="005F020F" w:rsidRPr="00685889" w:rsidRDefault="005F020F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24FCAF19" w14:textId="77777777" w:rsidR="005F020F" w:rsidRPr="005117B2" w:rsidRDefault="005F020F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0CD6294D" w14:textId="77777777" w:rsidR="005F020F" w:rsidRPr="005117B2" w:rsidRDefault="005F020F" w:rsidP="00711BAB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5F020F" w:rsidRPr="005117B2" w14:paraId="6850C8C3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55DDCAFF" w14:textId="77777777" w:rsidR="005F020F" w:rsidRPr="00685889" w:rsidRDefault="005F020F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38C1801D" w14:textId="77777777" w:rsidR="005F020F" w:rsidRPr="005117B2" w:rsidRDefault="005F020F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725CAC74" w14:textId="77777777" w:rsidR="005F020F" w:rsidRPr="005117B2" w:rsidRDefault="005F020F" w:rsidP="00711BAB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5F020F" w:rsidRPr="005117B2" w14:paraId="192F024B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7E32CCF5" w14:textId="77777777" w:rsidR="005F020F" w:rsidRPr="00685889" w:rsidRDefault="005F020F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 w:val="restart"/>
          </w:tcPr>
          <w:p w14:paraId="7DEDD753" w14:textId="77777777" w:rsidR="005F020F" w:rsidRPr="005117B2" w:rsidRDefault="005F020F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第</w:t>
            </w:r>
            <w:r w:rsidRPr="003E5C22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 xml:space="preserve"> 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</w:t>
            </w: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排气</w:t>
            </w:r>
            <w:r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x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5799" w:type="dxa"/>
          </w:tcPr>
          <w:p w14:paraId="286A82F7" w14:textId="77777777" w:rsidR="005F020F" w:rsidRPr="005117B2" w:rsidRDefault="005F020F" w:rsidP="00F75282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5F020F" w:rsidRPr="005117B2" w14:paraId="33135E19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3B77B271" w14:textId="77777777" w:rsidR="005F020F" w:rsidRPr="00685889" w:rsidRDefault="005F020F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7A055F8E" w14:textId="77777777" w:rsidR="005F020F" w:rsidRPr="005117B2" w:rsidRDefault="005F020F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3B2FC7DE" w14:textId="77777777" w:rsidR="005F020F" w:rsidRPr="005117B2" w:rsidRDefault="005F020F" w:rsidP="00711BAB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5F020F" w:rsidRPr="005117B2" w14:paraId="593ED8A9" w14:textId="77777777" w:rsidTr="00711BAB">
        <w:trPr>
          <w:trHeight w:val="510"/>
          <w:jc w:val="center"/>
        </w:trPr>
        <w:tc>
          <w:tcPr>
            <w:tcW w:w="1690" w:type="dxa"/>
            <w:vMerge/>
          </w:tcPr>
          <w:p w14:paraId="090DC5BE" w14:textId="77777777" w:rsidR="005F020F" w:rsidRPr="00685889" w:rsidRDefault="005F020F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vMerge/>
          </w:tcPr>
          <w:p w14:paraId="7067C9A3" w14:textId="77777777" w:rsidR="005F020F" w:rsidRPr="005117B2" w:rsidRDefault="005F020F" w:rsidP="00711BAB">
            <w:pPr>
              <w:spacing w:after="0"/>
              <w:ind w:left="4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</w:p>
        </w:tc>
        <w:tc>
          <w:tcPr>
            <w:tcW w:w="5799" w:type="dxa"/>
          </w:tcPr>
          <w:p w14:paraId="58AF5438" w14:textId="77777777" w:rsidR="005F020F" w:rsidRPr="005117B2" w:rsidRDefault="005F020F" w:rsidP="00711BAB">
            <w:pPr>
              <w:spacing w:after="0"/>
              <w:ind w:left="4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</w:tbl>
    <w:p w14:paraId="5B0AAFF2" w14:textId="77777777" w:rsidR="007E7A56" w:rsidRPr="005117B2" w:rsidRDefault="007E7A56" w:rsidP="007E7A56">
      <w:pPr>
        <w:spacing w:after="0" w:line="276" w:lineRule="auto"/>
        <w:rPr>
          <w:rFonts w:ascii="Calibri" w:eastAsia="Calibri" w:hAnsi="Calibri" w:cs="Calibri"/>
          <w:sz w:val="28"/>
          <w:szCs w:val="28"/>
          <w:lang w:val="it-IT" w:eastAsia="it-IT"/>
        </w:rPr>
      </w:pPr>
    </w:p>
    <w:tbl>
      <w:tblPr>
        <w:tblStyle w:val="TableGrid"/>
        <w:tblW w:w="9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3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3250"/>
        <w:gridCol w:w="6366"/>
      </w:tblGrid>
      <w:tr w:rsidR="007E7A56" w:rsidRPr="005117B2" w14:paraId="3A46BB59" w14:textId="77777777" w:rsidTr="00661146">
        <w:trPr>
          <w:trHeight w:val="567"/>
          <w:jc w:val="center"/>
        </w:trPr>
        <w:tc>
          <w:tcPr>
            <w:tcW w:w="9616" w:type="dxa"/>
            <w:gridSpan w:val="2"/>
            <w:shd w:val="clear" w:color="auto" w:fill="E2EFD9" w:themeFill="accent6" w:themeFillTint="33"/>
            <w:vAlign w:val="center"/>
          </w:tcPr>
          <w:p w14:paraId="440CCDFA" w14:textId="77777777" w:rsidR="007E7A56" w:rsidRPr="005117B2" w:rsidRDefault="007E7A56" w:rsidP="00711BAB">
            <w:pPr>
              <w:pStyle w:val="af1"/>
              <w:numPr>
                <w:ilvl w:val="0"/>
                <w:numId w:val="39"/>
              </w:numPr>
              <w:spacing w:after="0"/>
              <w:jc w:val="both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Arial" w:hint="eastAsia"/>
                <w:b/>
                <w:sz w:val="21"/>
                <w:szCs w:val="21"/>
                <w:lang w:eastAsia="zh-CN"/>
              </w:rPr>
              <w:t>气缸体</w:t>
            </w:r>
          </w:p>
        </w:tc>
      </w:tr>
      <w:tr w:rsidR="007E7A56" w:rsidRPr="005117B2" w14:paraId="1EE14132" w14:textId="77777777" w:rsidTr="00711BAB">
        <w:trPr>
          <w:trHeight w:val="567"/>
          <w:jc w:val="center"/>
        </w:trPr>
        <w:tc>
          <w:tcPr>
            <w:tcW w:w="3250" w:type="dxa"/>
            <w:vMerge w:val="restart"/>
          </w:tcPr>
          <w:p w14:paraId="468E22C4" w14:textId="77777777" w:rsidR="007E7A56" w:rsidRPr="005117B2" w:rsidRDefault="007E7A56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bookmarkStart w:id="0" w:name="_Hlk33973917"/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气缸内径</w:t>
            </w:r>
          </w:p>
          <w:p w14:paraId="55D8A673" w14:textId="77777777" w:rsidR="007E7A56" w:rsidRPr="005117B2" w:rsidRDefault="007E7A56" w:rsidP="00AA70CA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（第</w:t>
            </w:r>
            <w:r w:rsidR="00AA70CA" w:rsidRPr="00AA70CA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缸）</w:t>
            </w:r>
          </w:p>
        </w:tc>
        <w:tc>
          <w:tcPr>
            <w:tcW w:w="6366" w:type="dxa"/>
          </w:tcPr>
          <w:p w14:paraId="73765D2B" w14:textId="77777777" w:rsidR="007E7A56" w:rsidRPr="005117B2" w:rsidRDefault="00572858" w:rsidP="00167990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</w:t>
            </w:r>
            <w:r w:rsidR="00167990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值</w:t>
            </w: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7E7A56" w:rsidRPr="005117B2" w14:paraId="73737543" w14:textId="77777777" w:rsidTr="00711BAB">
        <w:trPr>
          <w:trHeight w:val="454"/>
          <w:jc w:val="center"/>
        </w:trPr>
        <w:tc>
          <w:tcPr>
            <w:tcW w:w="3250" w:type="dxa"/>
            <w:vMerge/>
          </w:tcPr>
          <w:p w14:paraId="428ED755" w14:textId="77777777" w:rsidR="007E7A56" w:rsidRPr="005117B2" w:rsidRDefault="007E7A56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366" w:type="dxa"/>
          </w:tcPr>
          <w:p w14:paraId="7CE7AC3F" w14:textId="77777777" w:rsidR="00572858" w:rsidRPr="005117B2" w:rsidRDefault="00572858" w:rsidP="00572858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上纵（ ）、上横（ ）</w:t>
            </w:r>
          </w:p>
          <w:p w14:paraId="5EC7DAF4" w14:textId="77777777" w:rsidR="00572858" w:rsidRPr="005117B2" w:rsidRDefault="00572858" w:rsidP="00E37CDA">
            <w:pPr>
              <w:spacing w:beforeLines="50" w:before="180" w:after="0" w:line="360" w:lineRule="auto"/>
              <w:ind w:firstLineChars="400" w:firstLine="84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中纵（ ）、中横（ ）</w:t>
            </w:r>
          </w:p>
          <w:p w14:paraId="3427BC66" w14:textId="77777777" w:rsidR="00572858" w:rsidRPr="005117B2" w:rsidRDefault="00572858" w:rsidP="00572858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val="en-GB" w:eastAsia="zh-CN"/>
              </w:rPr>
              <w:t>下纵（ ）、下横（ ）</w:t>
            </w:r>
          </w:p>
        </w:tc>
      </w:tr>
      <w:tr w:rsidR="007E7A56" w:rsidRPr="005117B2" w14:paraId="0129CF2F" w14:textId="77777777" w:rsidTr="00711BAB">
        <w:trPr>
          <w:trHeight w:val="454"/>
          <w:jc w:val="center"/>
        </w:trPr>
        <w:tc>
          <w:tcPr>
            <w:tcW w:w="3250" w:type="dxa"/>
            <w:vMerge/>
          </w:tcPr>
          <w:p w14:paraId="2F666DDF" w14:textId="77777777" w:rsidR="007E7A56" w:rsidRPr="005117B2" w:rsidRDefault="007E7A56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366" w:type="dxa"/>
          </w:tcPr>
          <w:p w14:paraId="0791D876" w14:textId="77777777" w:rsidR="007E7A56" w:rsidRPr="005117B2" w:rsidRDefault="007E7A56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bookmarkEnd w:id="0"/>
      <w:tr w:rsidR="007E7A56" w:rsidRPr="005117B2" w14:paraId="2F90F2DA" w14:textId="77777777" w:rsidTr="00711BAB">
        <w:trPr>
          <w:trHeight w:val="567"/>
          <w:jc w:val="center"/>
        </w:trPr>
        <w:tc>
          <w:tcPr>
            <w:tcW w:w="3250" w:type="dxa"/>
            <w:vMerge w:val="restart"/>
          </w:tcPr>
          <w:p w14:paraId="3BFDE6E9" w14:textId="77777777" w:rsidR="007E7A56" w:rsidRPr="005117B2" w:rsidRDefault="007E7A56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气缸内径</w:t>
            </w:r>
          </w:p>
          <w:p w14:paraId="16905243" w14:textId="77777777" w:rsidR="007E7A56" w:rsidRPr="005117B2" w:rsidRDefault="007E7A56" w:rsidP="00572858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（第</w:t>
            </w:r>
            <w:r w:rsidR="00572858" w:rsidRPr="00572858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缸）</w:t>
            </w:r>
          </w:p>
        </w:tc>
        <w:tc>
          <w:tcPr>
            <w:tcW w:w="6366" w:type="dxa"/>
          </w:tcPr>
          <w:p w14:paraId="39B09C92" w14:textId="77777777" w:rsidR="00572858" w:rsidRPr="005117B2" w:rsidRDefault="00572858" w:rsidP="00572858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上纵（ ）、上横（ ）</w:t>
            </w:r>
          </w:p>
          <w:p w14:paraId="47736AC6" w14:textId="77777777" w:rsidR="00572858" w:rsidRPr="005117B2" w:rsidRDefault="00572858" w:rsidP="00E37CDA">
            <w:pPr>
              <w:spacing w:beforeLines="50" w:before="180" w:after="0" w:line="360" w:lineRule="auto"/>
              <w:ind w:firstLineChars="400" w:firstLine="84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中纵（ ）、中横（ ）</w:t>
            </w:r>
          </w:p>
          <w:p w14:paraId="31D410B0" w14:textId="77777777" w:rsidR="007E7A56" w:rsidRPr="005117B2" w:rsidRDefault="00572858" w:rsidP="00572858">
            <w:pPr>
              <w:spacing w:after="0" w:line="312" w:lineRule="auto"/>
              <w:ind w:firstLineChars="400" w:firstLine="84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val="en-GB" w:eastAsia="zh-CN"/>
              </w:rPr>
              <w:t>下纵（ ）、下横（ ）</w:t>
            </w:r>
          </w:p>
        </w:tc>
      </w:tr>
      <w:tr w:rsidR="007E7A56" w:rsidRPr="005117B2" w14:paraId="05730672" w14:textId="77777777" w:rsidTr="00711BAB">
        <w:trPr>
          <w:trHeight w:val="510"/>
          <w:jc w:val="center"/>
        </w:trPr>
        <w:tc>
          <w:tcPr>
            <w:tcW w:w="3250" w:type="dxa"/>
            <w:vMerge/>
          </w:tcPr>
          <w:p w14:paraId="66C15089" w14:textId="77777777" w:rsidR="007E7A56" w:rsidRPr="005117B2" w:rsidRDefault="007E7A56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366" w:type="dxa"/>
          </w:tcPr>
          <w:p w14:paraId="213B9294" w14:textId="77777777" w:rsidR="007E7A56" w:rsidRPr="005117B2" w:rsidRDefault="007E7A56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</w:tbl>
    <w:p w14:paraId="28CAEC40" w14:textId="77777777" w:rsidR="007E7A56" w:rsidRPr="005117B2" w:rsidRDefault="007E7A56" w:rsidP="007E7A56">
      <w:pPr>
        <w:spacing w:after="0" w:line="240" w:lineRule="auto"/>
        <w:rPr>
          <w:rFonts w:asciiTheme="minorEastAsia" w:eastAsiaTheme="minorEastAsia" w:hAnsiTheme="minorEastAsia" w:cs="Calibri"/>
          <w:sz w:val="21"/>
          <w:szCs w:val="21"/>
          <w:lang w:val="it-IT" w:eastAsia="it-IT"/>
        </w:rPr>
      </w:pPr>
    </w:p>
    <w:tbl>
      <w:tblPr>
        <w:tblStyle w:val="TableGrid"/>
        <w:tblW w:w="9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3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3533"/>
        <w:gridCol w:w="6083"/>
      </w:tblGrid>
      <w:tr w:rsidR="007E7A56" w:rsidRPr="005117B2" w14:paraId="3283FD6B" w14:textId="77777777" w:rsidTr="00661146">
        <w:trPr>
          <w:trHeight w:val="567"/>
          <w:jc w:val="center"/>
        </w:trPr>
        <w:tc>
          <w:tcPr>
            <w:tcW w:w="9616" w:type="dxa"/>
            <w:gridSpan w:val="2"/>
            <w:shd w:val="clear" w:color="auto" w:fill="E2EFD9" w:themeFill="accent6" w:themeFillTint="33"/>
            <w:vAlign w:val="center"/>
          </w:tcPr>
          <w:p w14:paraId="0BD62CDE" w14:textId="77777777" w:rsidR="007E7A56" w:rsidRPr="005117B2" w:rsidRDefault="007E7A56" w:rsidP="00711BAB">
            <w:pPr>
              <w:pStyle w:val="af1"/>
              <w:numPr>
                <w:ilvl w:val="0"/>
                <w:numId w:val="39"/>
              </w:numPr>
              <w:spacing w:after="0"/>
              <w:jc w:val="both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Theme="minorEastAsia" w:hAnsiTheme="minorEastAsia" w:cs="Calibri"/>
                <w:sz w:val="22"/>
              </w:rPr>
              <w:br w:type="page"/>
            </w:r>
            <w:bookmarkStart w:id="1" w:name="_Hlk33974554"/>
            <w:r w:rsidRPr="005117B2">
              <w:rPr>
                <w:rFonts w:ascii="微软雅黑" w:eastAsia="微软雅黑" w:hAnsi="微软雅黑" w:cs="Arial" w:hint="eastAsia"/>
                <w:b/>
                <w:sz w:val="21"/>
                <w:szCs w:val="21"/>
                <w:lang w:eastAsia="zh-CN"/>
              </w:rPr>
              <w:t>活塞</w:t>
            </w:r>
          </w:p>
        </w:tc>
      </w:tr>
      <w:tr w:rsidR="007E7A56" w:rsidRPr="005117B2" w14:paraId="3F2FCE94" w14:textId="77777777" w:rsidTr="00711BAB">
        <w:trPr>
          <w:trHeight w:val="567"/>
          <w:jc w:val="center"/>
        </w:trPr>
        <w:tc>
          <w:tcPr>
            <w:tcW w:w="3533" w:type="dxa"/>
            <w:vMerge w:val="restart"/>
          </w:tcPr>
          <w:p w14:paraId="0C9DB144" w14:textId="77777777" w:rsidR="007E7A56" w:rsidRPr="005117B2" w:rsidRDefault="007E7A56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bookmarkStart w:id="2" w:name="_Hlk33973993"/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活塞环端隙</w:t>
            </w:r>
          </w:p>
          <w:p w14:paraId="18A62472" w14:textId="77777777" w:rsidR="007E7A56" w:rsidRPr="005117B2" w:rsidRDefault="007E7A56" w:rsidP="00770B48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 xml:space="preserve">（第 </w:t>
            </w:r>
            <w:r w:rsidR="00770B48" w:rsidRPr="00770B48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n</w:t>
            </w:r>
            <w:proofErr w:type="gramStart"/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缸第一道</w:t>
            </w:r>
            <w:proofErr w:type="gramEnd"/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环）</w:t>
            </w:r>
          </w:p>
        </w:tc>
        <w:tc>
          <w:tcPr>
            <w:tcW w:w="6083" w:type="dxa"/>
          </w:tcPr>
          <w:p w14:paraId="38D0D95E" w14:textId="77777777" w:rsidR="007E7A56" w:rsidRPr="005117B2" w:rsidRDefault="00770B48" w:rsidP="00F75282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7E7A56" w:rsidRPr="005117B2" w14:paraId="42B0D67F" w14:textId="77777777" w:rsidTr="00711BAB">
        <w:trPr>
          <w:trHeight w:val="567"/>
          <w:jc w:val="center"/>
        </w:trPr>
        <w:tc>
          <w:tcPr>
            <w:tcW w:w="3533" w:type="dxa"/>
            <w:vMerge/>
          </w:tcPr>
          <w:p w14:paraId="2814DF08" w14:textId="77777777" w:rsidR="007E7A56" w:rsidRPr="005117B2" w:rsidRDefault="007E7A56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083" w:type="dxa"/>
          </w:tcPr>
          <w:p w14:paraId="43BCF286" w14:textId="77777777" w:rsidR="007E7A56" w:rsidRPr="005117B2" w:rsidRDefault="00770B48" w:rsidP="00770B48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7E7A56" w:rsidRPr="005117B2" w14:paraId="255BE8BA" w14:textId="77777777" w:rsidTr="00711BAB">
        <w:trPr>
          <w:trHeight w:val="567"/>
          <w:jc w:val="center"/>
        </w:trPr>
        <w:tc>
          <w:tcPr>
            <w:tcW w:w="3533" w:type="dxa"/>
            <w:vMerge/>
          </w:tcPr>
          <w:p w14:paraId="15219B7C" w14:textId="77777777" w:rsidR="007E7A56" w:rsidRPr="005117B2" w:rsidRDefault="007E7A56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083" w:type="dxa"/>
          </w:tcPr>
          <w:p w14:paraId="45569340" w14:textId="77777777" w:rsidR="007E7A56" w:rsidRPr="005117B2" w:rsidRDefault="007E7A56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770B48" w:rsidRPr="005117B2" w14:paraId="0A1BBE65" w14:textId="77777777" w:rsidTr="00711BAB">
        <w:trPr>
          <w:trHeight w:val="567"/>
          <w:jc w:val="center"/>
        </w:trPr>
        <w:tc>
          <w:tcPr>
            <w:tcW w:w="3533" w:type="dxa"/>
            <w:vMerge w:val="restart"/>
          </w:tcPr>
          <w:p w14:paraId="51FBDF51" w14:textId="77777777" w:rsidR="00770B48" w:rsidRPr="005117B2" w:rsidRDefault="00770B48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lastRenderedPageBreak/>
              <w:t>活塞环端隙</w:t>
            </w:r>
          </w:p>
          <w:p w14:paraId="46B305A9" w14:textId="77777777" w:rsidR="00770B48" w:rsidRPr="005117B2" w:rsidRDefault="00770B48" w:rsidP="00770B48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 xml:space="preserve">（第 </w:t>
            </w:r>
            <w:r w:rsidRPr="00770B48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缸第</w:t>
            </w: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二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道环）</w:t>
            </w:r>
          </w:p>
        </w:tc>
        <w:tc>
          <w:tcPr>
            <w:tcW w:w="6083" w:type="dxa"/>
          </w:tcPr>
          <w:p w14:paraId="5CECF910" w14:textId="77777777" w:rsidR="00770B48" w:rsidRPr="005117B2" w:rsidRDefault="00770B48" w:rsidP="00F75282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770B48" w:rsidRPr="005117B2" w14:paraId="143FF539" w14:textId="77777777" w:rsidTr="00711BAB">
        <w:trPr>
          <w:trHeight w:val="567"/>
          <w:jc w:val="center"/>
        </w:trPr>
        <w:tc>
          <w:tcPr>
            <w:tcW w:w="3533" w:type="dxa"/>
            <w:vMerge/>
          </w:tcPr>
          <w:p w14:paraId="6563EB87" w14:textId="77777777" w:rsidR="00770B48" w:rsidRPr="005117B2" w:rsidRDefault="00770B48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083" w:type="dxa"/>
          </w:tcPr>
          <w:p w14:paraId="454F74C8" w14:textId="77777777" w:rsidR="00770B48" w:rsidRPr="005117B2" w:rsidRDefault="00770B48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770B48" w:rsidRPr="005117B2" w14:paraId="1A9BF0A3" w14:textId="77777777" w:rsidTr="00711BAB">
        <w:trPr>
          <w:trHeight w:val="567"/>
          <w:jc w:val="center"/>
        </w:trPr>
        <w:tc>
          <w:tcPr>
            <w:tcW w:w="3533" w:type="dxa"/>
            <w:vMerge/>
          </w:tcPr>
          <w:p w14:paraId="74AF5A01" w14:textId="77777777" w:rsidR="00770B48" w:rsidRPr="005117B2" w:rsidRDefault="00770B48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083" w:type="dxa"/>
          </w:tcPr>
          <w:p w14:paraId="061CD174" w14:textId="77777777" w:rsidR="00770B48" w:rsidRPr="005117B2" w:rsidRDefault="00770B48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770B48" w:rsidRPr="005117B2" w14:paraId="5AB8FB00" w14:textId="77777777" w:rsidTr="00711BAB">
        <w:trPr>
          <w:trHeight w:val="567"/>
          <w:jc w:val="center"/>
        </w:trPr>
        <w:tc>
          <w:tcPr>
            <w:tcW w:w="3533" w:type="dxa"/>
            <w:vMerge w:val="restart"/>
          </w:tcPr>
          <w:p w14:paraId="6B6B581B" w14:textId="77777777" w:rsidR="00770B48" w:rsidRPr="005117B2" w:rsidRDefault="00770B48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活塞环端隙</w:t>
            </w:r>
          </w:p>
          <w:p w14:paraId="101FFB2C" w14:textId="77777777" w:rsidR="00770B48" w:rsidRPr="005117B2" w:rsidRDefault="00770B48" w:rsidP="00770B48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 xml:space="preserve">（第 </w:t>
            </w:r>
            <w:r w:rsidRPr="00770B48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</w:t>
            </w: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 xml:space="preserve"> 油环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083" w:type="dxa"/>
          </w:tcPr>
          <w:p w14:paraId="35F38819" w14:textId="77777777" w:rsidR="00770B48" w:rsidRPr="005117B2" w:rsidRDefault="00770B48" w:rsidP="00F75282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770B48" w:rsidRPr="005117B2" w14:paraId="7279E030" w14:textId="77777777" w:rsidTr="00711BAB">
        <w:trPr>
          <w:trHeight w:val="567"/>
          <w:jc w:val="center"/>
        </w:trPr>
        <w:tc>
          <w:tcPr>
            <w:tcW w:w="3533" w:type="dxa"/>
            <w:vMerge/>
          </w:tcPr>
          <w:p w14:paraId="058219A0" w14:textId="77777777" w:rsidR="00770B48" w:rsidRPr="005117B2" w:rsidRDefault="00770B48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083" w:type="dxa"/>
          </w:tcPr>
          <w:p w14:paraId="6B1DD4CE" w14:textId="77777777" w:rsidR="00770B48" w:rsidRPr="005117B2" w:rsidRDefault="00770B48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770B48" w:rsidRPr="005117B2" w14:paraId="5621DCDA" w14:textId="77777777" w:rsidTr="00711BAB">
        <w:trPr>
          <w:trHeight w:val="567"/>
          <w:jc w:val="center"/>
        </w:trPr>
        <w:tc>
          <w:tcPr>
            <w:tcW w:w="3533" w:type="dxa"/>
            <w:vMerge/>
          </w:tcPr>
          <w:p w14:paraId="489A8D4B" w14:textId="77777777" w:rsidR="00770B48" w:rsidRPr="005117B2" w:rsidRDefault="00770B48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083" w:type="dxa"/>
          </w:tcPr>
          <w:p w14:paraId="6C2B59D3" w14:textId="77777777" w:rsidR="00770B48" w:rsidRPr="005117B2" w:rsidRDefault="00770B48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415480" w:rsidRPr="005117B2" w14:paraId="192CFAF4" w14:textId="77777777" w:rsidTr="00711BAB">
        <w:trPr>
          <w:trHeight w:val="567"/>
          <w:jc w:val="center"/>
        </w:trPr>
        <w:tc>
          <w:tcPr>
            <w:tcW w:w="3533" w:type="dxa"/>
            <w:vMerge w:val="restart"/>
          </w:tcPr>
          <w:p w14:paraId="6C2271EE" w14:textId="77777777" w:rsidR="00415480" w:rsidRPr="005117B2" w:rsidRDefault="00415480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活塞环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边</w:t>
            </w: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隙</w:t>
            </w:r>
          </w:p>
          <w:p w14:paraId="0079B665" w14:textId="77777777" w:rsidR="00415480" w:rsidRPr="005117B2" w:rsidRDefault="00415480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 xml:space="preserve">（第 </w:t>
            </w:r>
            <w:r w:rsidRPr="00770B48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n</w:t>
            </w:r>
            <w:proofErr w:type="gramStart"/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缸第一道</w:t>
            </w:r>
            <w:proofErr w:type="gramEnd"/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环）</w:t>
            </w:r>
          </w:p>
        </w:tc>
        <w:tc>
          <w:tcPr>
            <w:tcW w:w="6083" w:type="dxa"/>
          </w:tcPr>
          <w:p w14:paraId="5856E8C7" w14:textId="77777777" w:rsidR="00415480" w:rsidRPr="005117B2" w:rsidRDefault="00415480" w:rsidP="00F75282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415480" w:rsidRPr="005117B2" w14:paraId="57045C10" w14:textId="77777777" w:rsidTr="00711BAB">
        <w:trPr>
          <w:trHeight w:val="567"/>
          <w:jc w:val="center"/>
        </w:trPr>
        <w:tc>
          <w:tcPr>
            <w:tcW w:w="3533" w:type="dxa"/>
            <w:vMerge/>
          </w:tcPr>
          <w:p w14:paraId="6DA42DB7" w14:textId="77777777" w:rsidR="00415480" w:rsidRPr="005117B2" w:rsidRDefault="00415480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083" w:type="dxa"/>
          </w:tcPr>
          <w:p w14:paraId="4E7AC5D5" w14:textId="77777777" w:rsidR="00415480" w:rsidRPr="005117B2" w:rsidRDefault="00415480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415480" w:rsidRPr="005117B2" w14:paraId="1E071A83" w14:textId="77777777" w:rsidTr="00711BAB">
        <w:trPr>
          <w:trHeight w:val="567"/>
          <w:jc w:val="center"/>
        </w:trPr>
        <w:tc>
          <w:tcPr>
            <w:tcW w:w="3533" w:type="dxa"/>
            <w:vMerge/>
          </w:tcPr>
          <w:p w14:paraId="5D4CA9ED" w14:textId="77777777" w:rsidR="00415480" w:rsidRPr="005117B2" w:rsidRDefault="00415480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083" w:type="dxa"/>
          </w:tcPr>
          <w:p w14:paraId="611FDA50" w14:textId="77777777" w:rsidR="00415480" w:rsidRPr="005117B2" w:rsidRDefault="00415480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415480" w:rsidRPr="005117B2" w14:paraId="46AD3814" w14:textId="77777777" w:rsidTr="00711BAB">
        <w:trPr>
          <w:trHeight w:val="567"/>
          <w:jc w:val="center"/>
        </w:trPr>
        <w:tc>
          <w:tcPr>
            <w:tcW w:w="3533" w:type="dxa"/>
            <w:vMerge w:val="restart"/>
          </w:tcPr>
          <w:p w14:paraId="1190D934" w14:textId="77777777" w:rsidR="00415480" w:rsidRPr="005117B2" w:rsidRDefault="00415480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活塞环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边</w:t>
            </w: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隙</w:t>
            </w:r>
          </w:p>
          <w:p w14:paraId="7CE9498C" w14:textId="77777777" w:rsidR="00415480" w:rsidRPr="005117B2" w:rsidRDefault="00415480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 xml:space="preserve">（第 </w:t>
            </w:r>
            <w:r w:rsidRPr="00770B48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缸第</w:t>
            </w: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二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道环）</w:t>
            </w:r>
          </w:p>
        </w:tc>
        <w:tc>
          <w:tcPr>
            <w:tcW w:w="6083" w:type="dxa"/>
          </w:tcPr>
          <w:p w14:paraId="1CB77FC4" w14:textId="77777777" w:rsidR="00415480" w:rsidRPr="005117B2" w:rsidRDefault="00415480" w:rsidP="00F75282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415480" w:rsidRPr="005117B2" w14:paraId="59733E90" w14:textId="77777777" w:rsidTr="00711BAB">
        <w:trPr>
          <w:trHeight w:val="567"/>
          <w:jc w:val="center"/>
        </w:trPr>
        <w:tc>
          <w:tcPr>
            <w:tcW w:w="3533" w:type="dxa"/>
            <w:vMerge/>
          </w:tcPr>
          <w:p w14:paraId="7E4D21BE" w14:textId="77777777" w:rsidR="00415480" w:rsidRPr="005117B2" w:rsidRDefault="00415480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083" w:type="dxa"/>
          </w:tcPr>
          <w:p w14:paraId="701464FD" w14:textId="77777777" w:rsidR="00415480" w:rsidRPr="005117B2" w:rsidRDefault="00415480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415480" w:rsidRPr="005117B2" w14:paraId="2DEB6546" w14:textId="77777777" w:rsidTr="00711BAB">
        <w:trPr>
          <w:trHeight w:val="567"/>
          <w:jc w:val="center"/>
        </w:trPr>
        <w:tc>
          <w:tcPr>
            <w:tcW w:w="3533" w:type="dxa"/>
            <w:vMerge/>
          </w:tcPr>
          <w:p w14:paraId="3533EF82" w14:textId="77777777" w:rsidR="00415480" w:rsidRPr="005117B2" w:rsidRDefault="00415480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083" w:type="dxa"/>
          </w:tcPr>
          <w:p w14:paraId="247815DC" w14:textId="77777777" w:rsidR="00415480" w:rsidRPr="005117B2" w:rsidRDefault="00415480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415480" w:rsidRPr="005117B2" w14:paraId="3182067B" w14:textId="77777777" w:rsidTr="00711BAB">
        <w:trPr>
          <w:trHeight w:val="567"/>
          <w:jc w:val="center"/>
        </w:trPr>
        <w:tc>
          <w:tcPr>
            <w:tcW w:w="3533" w:type="dxa"/>
            <w:vMerge w:val="restart"/>
          </w:tcPr>
          <w:p w14:paraId="3A990BCA" w14:textId="77777777" w:rsidR="00415480" w:rsidRPr="005117B2" w:rsidRDefault="00415480" w:rsidP="00711BAB">
            <w:pPr>
              <w:spacing w:after="0"/>
              <w:ind w:left="1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活塞环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边</w:t>
            </w: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隙</w:t>
            </w:r>
          </w:p>
          <w:p w14:paraId="1C662AAA" w14:textId="77777777" w:rsidR="00415480" w:rsidRPr="005117B2" w:rsidRDefault="00415480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 xml:space="preserve">（第 </w:t>
            </w:r>
            <w:r w:rsidRPr="00770B48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n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缸</w:t>
            </w: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 xml:space="preserve"> 油环</w:t>
            </w:r>
            <w:r w:rsidRPr="005117B2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083" w:type="dxa"/>
          </w:tcPr>
          <w:p w14:paraId="167F6CEA" w14:textId="77777777" w:rsidR="00415480" w:rsidRPr="005117B2" w:rsidRDefault="00415480" w:rsidP="00F75282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标准值：</w:t>
            </w:r>
          </w:p>
        </w:tc>
      </w:tr>
      <w:tr w:rsidR="00415480" w:rsidRPr="005117B2" w14:paraId="1C252E3F" w14:textId="77777777" w:rsidTr="00711BAB">
        <w:trPr>
          <w:trHeight w:val="567"/>
          <w:jc w:val="center"/>
        </w:trPr>
        <w:tc>
          <w:tcPr>
            <w:tcW w:w="3533" w:type="dxa"/>
            <w:vMerge/>
          </w:tcPr>
          <w:p w14:paraId="643F5C5F" w14:textId="77777777" w:rsidR="00415480" w:rsidRPr="005117B2" w:rsidRDefault="00415480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083" w:type="dxa"/>
          </w:tcPr>
          <w:p w14:paraId="6DC7917C" w14:textId="77777777" w:rsidR="00415480" w:rsidRPr="005117B2" w:rsidRDefault="00415480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</w:t>
            </w: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415480" w:rsidRPr="005117B2" w14:paraId="28D1E0B7" w14:textId="77777777" w:rsidTr="00711BAB">
        <w:trPr>
          <w:trHeight w:val="567"/>
          <w:jc w:val="center"/>
        </w:trPr>
        <w:tc>
          <w:tcPr>
            <w:tcW w:w="3533" w:type="dxa"/>
            <w:vMerge/>
          </w:tcPr>
          <w:p w14:paraId="596BE573" w14:textId="77777777" w:rsidR="00415480" w:rsidRPr="005117B2" w:rsidRDefault="00415480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083" w:type="dxa"/>
          </w:tcPr>
          <w:p w14:paraId="1B4E6052" w14:textId="77777777" w:rsidR="00415480" w:rsidRPr="005117B2" w:rsidRDefault="00415480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bookmarkEnd w:id="1"/>
      <w:bookmarkEnd w:id="2"/>
    </w:tbl>
    <w:p w14:paraId="16A6856E" w14:textId="77777777" w:rsidR="007E7A56" w:rsidRPr="005117B2" w:rsidRDefault="007E7A56" w:rsidP="007E7A56">
      <w:pPr>
        <w:spacing w:after="160"/>
        <w:rPr>
          <w:rFonts w:ascii="Calibri" w:eastAsia="Calibri" w:hAnsi="Calibri" w:cs="Calibri"/>
          <w:sz w:val="22"/>
          <w:lang w:eastAsia="it-IT"/>
        </w:rPr>
      </w:pPr>
    </w:p>
    <w:tbl>
      <w:tblPr>
        <w:tblStyle w:val="TableGrid"/>
        <w:tblW w:w="9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3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3250"/>
        <w:gridCol w:w="6366"/>
      </w:tblGrid>
      <w:tr w:rsidR="002E0C1F" w:rsidRPr="005117B2" w14:paraId="3DE61742" w14:textId="77777777" w:rsidTr="00661146">
        <w:trPr>
          <w:trHeight w:val="567"/>
          <w:jc w:val="center"/>
        </w:trPr>
        <w:tc>
          <w:tcPr>
            <w:tcW w:w="9616" w:type="dxa"/>
            <w:gridSpan w:val="2"/>
            <w:shd w:val="clear" w:color="auto" w:fill="E2EFD9" w:themeFill="accent6" w:themeFillTint="33"/>
            <w:vAlign w:val="center"/>
          </w:tcPr>
          <w:p w14:paraId="0D59823D" w14:textId="77777777" w:rsidR="002E0C1F" w:rsidRPr="005117B2" w:rsidRDefault="002E0C1F" w:rsidP="002E0C1F">
            <w:pPr>
              <w:pStyle w:val="af1"/>
              <w:numPr>
                <w:ilvl w:val="0"/>
                <w:numId w:val="39"/>
              </w:numPr>
              <w:spacing w:after="0"/>
              <w:jc w:val="both"/>
              <w:rPr>
                <w:rFonts w:ascii="微软雅黑" w:eastAsia="微软雅黑" w:hAnsi="微软雅黑" w:cs="Calibri"/>
                <w:sz w:val="21"/>
                <w:szCs w:val="21"/>
              </w:rPr>
            </w:pPr>
            <w:r>
              <w:rPr>
                <w:rFonts w:ascii="微软雅黑" w:eastAsia="微软雅黑" w:hAnsi="微软雅黑" w:cs="Arial" w:hint="eastAsia"/>
                <w:b/>
                <w:sz w:val="21"/>
                <w:szCs w:val="21"/>
                <w:lang w:eastAsia="zh-CN"/>
              </w:rPr>
              <w:t>曲轴</w:t>
            </w:r>
          </w:p>
        </w:tc>
      </w:tr>
      <w:tr w:rsidR="002E0C1F" w:rsidRPr="005117B2" w14:paraId="6E276AFD" w14:textId="77777777" w:rsidTr="00711BAB">
        <w:trPr>
          <w:trHeight w:val="567"/>
          <w:jc w:val="center"/>
        </w:trPr>
        <w:tc>
          <w:tcPr>
            <w:tcW w:w="3250" w:type="dxa"/>
            <w:vMerge w:val="restart"/>
          </w:tcPr>
          <w:p w14:paraId="3F170230" w14:textId="77777777" w:rsidR="002E0C1F" w:rsidRPr="005117B2" w:rsidRDefault="00AF401B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曲轴</w:t>
            </w:r>
            <w:r w:rsidR="0048641F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轴向间隙</w:t>
            </w:r>
          </w:p>
        </w:tc>
        <w:tc>
          <w:tcPr>
            <w:tcW w:w="6366" w:type="dxa"/>
          </w:tcPr>
          <w:p w14:paraId="70BBC2A7" w14:textId="77777777" w:rsidR="002E0C1F" w:rsidRPr="005117B2" w:rsidRDefault="002E0C1F" w:rsidP="00F75282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</w:t>
            </w:r>
            <w:r w:rsidR="00167990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值</w:t>
            </w: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2E0C1F" w:rsidRPr="005117B2" w14:paraId="30ABC696" w14:textId="77777777" w:rsidTr="00711BAB">
        <w:trPr>
          <w:trHeight w:val="454"/>
          <w:jc w:val="center"/>
        </w:trPr>
        <w:tc>
          <w:tcPr>
            <w:tcW w:w="3250" w:type="dxa"/>
            <w:vMerge/>
          </w:tcPr>
          <w:p w14:paraId="79406285" w14:textId="77777777" w:rsidR="002E0C1F" w:rsidRPr="005117B2" w:rsidRDefault="002E0C1F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366" w:type="dxa"/>
          </w:tcPr>
          <w:p w14:paraId="361076D6" w14:textId="77777777" w:rsidR="002E0C1F" w:rsidRPr="005117B2" w:rsidRDefault="0048641F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测量值：</w:t>
            </w:r>
          </w:p>
        </w:tc>
      </w:tr>
      <w:tr w:rsidR="002E0C1F" w:rsidRPr="005117B2" w14:paraId="1CE70B67" w14:textId="77777777" w:rsidTr="00711BAB">
        <w:trPr>
          <w:trHeight w:val="454"/>
          <w:jc w:val="center"/>
        </w:trPr>
        <w:tc>
          <w:tcPr>
            <w:tcW w:w="3250" w:type="dxa"/>
            <w:vMerge/>
          </w:tcPr>
          <w:p w14:paraId="48EE2FF9" w14:textId="77777777" w:rsidR="002E0C1F" w:rsidRPr="005117B2" w:rsidRDefault="002E0C1F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366" w:type="dxa"/>
          </w:tcPr>
          <w:p w14:paraId="74B3483C" w14:textId="77777777" w:rsidR="002E0C1F" w:rsidRPr="005117B2" w:rsidRDefault="002E0C1F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48205B" w:rsidRPr="005117B2" w14:paraId="3B8DC19E" w14:textId="77777777" w:rsidTr="00711BAB">
        <w:trPr>
          <w:trHeight w:val="454"/>
          <w:jc w:val="center"/>
        </w:trPr>
        <w:tc>
          <w:tcPr>
            <w:tcW w:w="3250" w:type="dxa"/>
            <w:vMerge w:val="restart"/>
          </w:tcPr>
          <w:p w14:paraId="66AD2D95" w14:textId="77777777" w:rsidR="0048205B" w:rsidRPr="005117B2" w:rsidRDefault="0048205B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曲轴跳动</w:t>
            </w:r>
          </w:p>
        </w:tc>
        <w:tc>
          <w:tcPr>
            <w:tcW w:w="6366" w:type="dxa"/>
          </w:tcPr>
          <w:p w14:paraId="1CBA8BB1" w14:textId="77777777" w:rsidR="0048205B" w:rsidRPr="005117B2" w:rsidRDefault="0048205B" w:rsidP="00F75282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</w:t>
            </w:r>
            <w:r w:rsidR="00167990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值</w:t>
            </w: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48205B" w:rsidRPr="005117B2" w14:paraId="5D7F4769" w14:textId="77777777" w:rsidTr="00711BAB">
        <w:trPr>
          <w:trHeight w:val="454"/>
          <w:jc w:val="center"/>
        </w:trPr>
        <w:tc>
          <w:tcPr>
            <w:tcW w:w="3250" w:type="dxa"/>
            <w:vMerge/>
          </w:tcPr>
          <w:p w14:paraId="4849ACB4" w14:textId="77777777" w:rsidR="0048205B" w:rsidRPr="005117B2" w:rsidRDefault="0048205B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366" w:type="dxa"/>
          </w:tcPr>
          <w:p w14:paraId="4D735B38" w14:textId="77777777" w:rsidR="0048205B" w:rsidRPr="005117B2" w:rsidRDefault="0048205B" w:rsidP="008440C4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测量值：</w:t>
            </w:r>
          </w:p>
        </w:tc>
      </w:tr>
      <w:tr w:rsidR="0048205B" w:rsidRPr="005117B2" w14:paraId="71BF55E7" w14:textId="77777777" w:rsidTr="00711BAB">
        <w:trPr>
          <w:trHeight w:val="454"/>
          <w:jc w:val="center"/>
        </w:trPr>
        <w:tc>
          <w:tcPr>
            <w:tcW w:w="3250" w:type="dxa"/>
            <w:vMerge/>
          </w:tcPr>
          <w:p w14:paraId="76E37FB3" w14:textId="77777777" w:rsidR="0048205B" w:rsidRPr="005117B2" w:rsidRDefault="0048205B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366" w:type="dxa"/>
          </w:tcPr>
          <w:p w14:paraId="10A70033" w14:textId="77777777" w:rsidR="0048205B" w:rsidRPr="005117B2" w:rsidRDefault="0048205B" w:rsidP="008440C4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48205B" w:rsidRPr="005117B2" w14:paraId="442AB5AF" w14:textId="77777777" w:rsidTr="00711BAB">
        <w:trPr>
          <w:trHeight w:val="454"/>
          <w:jc w:val="center"/>
        </w:trPr>
        <w:tc>
          <w:tcPr>
            <w:tcW w:w="3250" w:type="dxa"/>
            <w:vMerge w:val="restart"/>
          </w:tcPr>
          <w:p w14:paraId="544F73A8" w14:textId="77777777" w:rsidR="0048205B" w:rsidRPr="005117B2" w:rsidRDefault="0048205B" w:rsidP="009F2C75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主轴颈直径</w:t>
            </w:r>
            <w:r w:rsidR="009F2C75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（</w:t>
            </w:r>
            <w:r w:rsidR="009F2C75" w:rsidRPr="009F2C75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第n道</w:t>
            </w:r>
            <w:r w:rsidR="009F2C75"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366" w:type="dxa"/>
          </w:tcPr>
          <w:p w14:paraId="0714CDE0" w14:textId="77777777" w:rsidR="0048205B" w:rsidRPr="005117B2" w:rsidRDefault="0048205B" w:rsidP="00F75282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</w:t>
            </w:r>
            <w:r w:rsidR="00205BD7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值</w:t>
            </w: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48205B" w:rsidRPr="005117B2" w14:paraId="5A851AC1" w14:textId="77777777" w:rsidTr="00711BAB">
        <w:trPr>
          <w:trHeight w:val="454"/>
          <w:jc w:val="center"/>
        </w:trPr>
        <w:tc>
          <w:tcPr>
            <w:tcW w:w="3250" w:type="dxa"/>
            <w:vMerge/>
          </w:tcPr>
          <w:p w14:paraId="3588D3F7" w14:textId="77777777" w:rsidR="0048205B" w:rsidRPr="005117B2" w:rsidRDefault="0048205B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366" w:type="dxa"/>
          </w:tcPr>
          <w:p w14:paraId="5D3878F4" w14:textId="77777777" w:rsidR="0048205B" w:rsidRPr="005117B2" w:rsidRDefault="0048205B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测量值：</w:t>
            </w:r>
          </w:p>
        </w:tc>
      </w:tr>
      <w:tr w:rsidR="0048205B" w:rsidRPr="005117B2" w14:paraId="00ACE1B4" w14:textId="77777777" w:rsidTr="00711BAB">
        <w:trPr>
          <w:trHeight w:val="454"/>
          <w:jc w:val="center"/>
        </w:trPr>
        <w:tc>
          <w:tcPr>
            <w:tcW w:w="3250" w:type="dxa"/>
            <w:vMerge/>
          </w:tcPr>
          <w:p w14:paraId="3F605074" w14:textId="77777777" w:rsidR="0048205B" w:rsidRPr="005117B2" w:rsidRDefault="0048205B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366" w:type="dxa"/>
          </w:tcPr>
          <w:p w14:paraId="6CFB5305" w14:textId="77777777" w:rsidR="0048205B" w:rsidRPr="005117B2" w:rsidRDefault="0048205B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C16442" w:rsidRPr="005117B2" w14:paraId="28FE73CD" w14:textId="77777777" w:rsidTr="00711BAB">
        <w:trPr>
          <w:trHeight w:val="454"/>
          <w:jc w:val="center"/>
        </w:trPr>
        <w:tc>
          <w:tcPr>
            <w:tcW w:w="3250" w:type="dxa"/>
            <w:vMerge w:val="restart"/>
          </w:tcPr>
          <w:p w14:paraId="035B65AD" w14:textId="77777777" w:rsidR="00C16442" w:rsidRPr="005117B2" w:rsidRDefault="00C16442" w:rsidP="008966BD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主轴颈轴承间隙（</w:t>
            </w:r>
            <w:r w:rsidRPr="009F2C75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第n道</w:t>
            </w: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366" w:type="dxa"/>
          </w:tcPr>
          <w:p w14:paraId="64584290" w14:textId="77777777" w:rsidR="00C16442" w:rsidRPr="005117B2" w:rsidRDefault="00C16442" w:rsidP="00F75282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</w:t>
            </w:r>
            <w:r w:rsidR="00205BD7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值</w:t>
            </w: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C16442" w:rsidRPr="005117B2" w14:paraId="0BC4AFF9" w14:textId="77777777" w:rsidTr="00711BAB">
        <w:trPr>
          <w:trHeight w:val="454"/>
          <w:jc w:val="center"/>
        </w:trPr>
        <w:tc>
          <w:tcPr>
            <w:tcW w:w="3250" w:type="dxa"/>
            <w:vMerge/>
          </w:tcPr>
          <w:p w14:paraId="44AD3FC3" w14:textId="77777777" w:rsidR="00C16442" w:rsidRPr="005117B2" w:rsidRDefault="00C16442" w:rsidP="00907F6D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366" w:type="dxa"/>
          </w:tcPr>
          <w:p w14:paraId="4573EFD6" w14:textId="77777777" w:rsidR="00C16442" w:rsidRPr="005117B2" w:rsidRDefault="00C16442" w:rsidP="00907F6D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测量值：</w:t>
            </w:r>
          </w:p>
        </w:tc>
      </w:tr>
      <w:tr w:rsidR="00C16442" w:rsidRPr="005117B2" w14:paraId="539744F8" w14:textId="77777777" w:rsidTr="00711BAB">
        <w:trPr>
          <w:trHeight w:val="454"/>
          <w:jc w:val="center"/>
        </w:trPr>
        <w:tc>
          <w:tcPr>
            <w:tcW w:w="3250" w:type="dxa"/>
            <w:vMerge/>
          </w:tcPr>
          <w:p w14:paraId="139FA506" w14:textId="77777777" w:rsidR="00C16442" w:rsidRPr="005117B2" w:rsidRDefault="00C16442" w:rsidP="00907F6D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366" w:type="dxa"/>
          </w:tcPr>
          <w:p w14:paraId="6E8A882E" w14:textId="77777777" w:rsidR="00C16442" w:rsidRPr="005117B2" w:rsidRDefault="00C16442" w:rsidP="00907F6D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  <w:tr w:rsidR="00AD7FE4" w:rsidRPr="005117B2" w14:paraId="19C3C092" w14:textId="77777777" w:rsidTr="00711BAB">
        <w:trPr>
          <w:trHeight w:val="454"/>
          <w:jc w:val="center"/>
        </w:trPr>
        <w:tc>
          <w:tcPr>
            <w:tcW w:w="3250" w:type="dxa"/>
            <w:vMerge w:val="restart"/>
          </w:tcPr>
          <w:p w14:paraId="6D3DCC76" w14:textId="77777777" w:rsidR="00AD7FE4" w:rsidRPr="005117B2" w:rsidRDefault="00AD7FE4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连杆轴承间隙（</w:t>
            </w:r>
            <w:r w:rsidRPr="009F2C75"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第n</w:t>
            </w:r>
            <w:r>
              <w:rPr>
                <w:rFonts w:ascii="微软雅黑" w:eastAsia="微软雅黑" w:hAnsi="微软雅黑" w:cs="Calibri" w:hint="eastAsia"/>
                <w:color w:val="FF0000"/>
                <w:sz w:val="21"/>
                <w:szCs w:val="21"/>
                <w:lang w:eastAsia="zh-CN"/>
              </w:rPr>
              <w:t>缸</w:t>
            </w:r>
            <w:r>
              <w:rPr>
                <w:rFonts w:ascii="微软雅黑" w:eastAsia="微软雅黑" w:hAnsi="微软雅黑" w:cs="Calibri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366" w:type="dxa"/>
          </w:tcPr>
          <w:p w14:paraId="76D9BA0F" w14:textId="77777777" w:rsidR="00AD7FE4" w:rsidRPr="005117B2" w:rsidRDefault="00AD7FE4" w:rsidP="00F75282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标准</w:t>
            </w:r>
            <w:r w:rsidR="00205BD7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值</w:t>
            </w: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AD7FE4" w:rsidRPr="005117B2" w14:paraId="71BEC785" w14:textId="77777777" w:rsidTr="00711BAB">
        <w:trPr>
          <w:trHeight w:val="454"/>
          <w:jc w:val="center"/>
        </w:trPr>
        <w:tc>
          <w:tcPr>
            <w:tcW w:w="3250" w:type="dxa"/>
            <w:vMerge/>
          </w:tcPr>
          <w:p w14:paraId="05BF62E8" w14:textId="77777777" w:rsidR="00AD7FE4" w:rsidRPr="005117B2" w:rsidRDefault="00AD7FE4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366" w:type="dxa"/>
          </w:tcPr>
          <w:p w14:paraId="1A4204CC" w14:textId="77777777" w:rsidR="00AD7FE4" w:rsidRPr="005117B2" w:rsidRDefault="00AD7FE4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>测量值：</w:t>
            </w:r>
          </w:p>
        </w:tc>
      </w:tr>
      <w:tr w:rsidR="00AD7FE4" w:rsidRPr="005117B2" w14:paraId="73F8513E" w14:textId="77777777" w:rsidTr="00711BAB">
        <w:trPr>
          <w:trHeight w:val="454"/>
          <w:jc w:val="center"/>
        </w:trPr>
        <w:tc>
          <w:tcPr>
            <w:tcW w:w="3250" w:type="dxa"/>
            <w:vMerge/>
          </w:tcPr>
          <w:p w14:paraId="3EF9291C" w14:textId="77777777" w:rsidR="00AD7FE4" w:rsidRPr="005117B2" w:rsidRDefault="00AD7FE4" w:rsidP="00711BAB">
            <w:pPr>
              <w:spacing w:after="0"/>
              <w:ind w:left="1"/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  <w:tc>
          <w:tcPr>
            <w:tcW w:w="6366" w:type="dxa"/>
          </w:tcPr>
          <w:p w14:paraId="77AAF14F" w14:textId="77777777" w:rsidR="00AD7FE4" w:rsidRPr="005117B2" w:rsidRDefault="00AD7FE4" w:rsidP="00711BAB">
            <w:pPr>
              <w:spacing w:after="0"/>
              <w:rPr>
                <w:rFonts w:ascii="微软雅黑" w:eastAsia="微软雅黑" w:hAnsi="微软雅黑" w:cs="宋体"/>
                <w:sz w:val="21"/>
                <w:szCs w:val="21"/>
                <w:lang w:eastAsia="zh-CN"/>
              </w:rPr>
            </w:pPr>
            <w:r w:rsidRPr="005117B2">
              <w:rPr>
                <w:rFonts w:ascii="微软雅黑" w:eastAsia="微软雅黑" w:hAnsi="微软雅黑" w:cs="宋体" w:hint="eastAsia"/>
                <w:sz w:val="21"/>
                <w:szCs w:val="21"/>
                <w:lang w:eastAsia="zh-CN"/>
              </w:rPr>
              <w:t xml:space="preserve">可用性 </w:t>
            </w:r>
            <w:r w:rsidRPr="005117B2">
              <w:rPr>
                <w:rFonts w:ascii="微软雅黑" w:eastAsia="微软雅黑" w:hAnsi="微软雅黑" w:cs="Arial"/>
                <w:sz w:val="21"/>
                <w:szCs w:val="21"/>
              </w:rPr>
              <w:t>YES □    NO □</w:t>
            </w:r>
          </w:p>
        </w:tc>
      </w:tr>
    </w:tbl>
    <w:p w14:paraId="1851A6F2" w14:textId="175966E4" w:rsidR="00C24A77" w:rsidRDefault="00AC1D46" w:rsidP="00EE7311">
      <w:pPr>
        <w:spacing w:after="0" w:line="640" w:lineRule="exact"/>
        <w:jc w:val="both"/>
        <w:rPr>
          <w:rFonts w:ascii="微软雅黑" w:eastAsia="微软雅黑" w:hAnsi="微软雅黑"/>
          <w:color w:val="FF0000"/>
          <w:sz w:val="24"/>
          <w:szCs w:val="24"/>
          <w:lang w:eastAsia="zh-CN"/>
        </w:rPr>
      </w:pPr>
      <w:r w:rsidRPr="00AC1D46">
        <w:rPr>
          <w:rFonts w:ascii="微软雅黑" w:eastAsia="微软雅黑" w:hAnsi="微软雅黑" w:hint="eastAsia"/>
          <w:color w:val="FF0000"/>
          <w:sz w:val="24"/>
          <w:szCs w:val="24"/>
          <w:lang w:eastAsia="zh-CN"/>
        </w:rPr>
        <w:t>说明：</w:t>
      </w:r>
      <w:r w:rsidRPr="004D573E">
        <w:rPr>
          <w:rFonts w:ascii="微软雅黑" w:eastAsia="微软雅黑" w:hAnsi="微软雅黑" w:hint="eastAsia"/>
          <w:sz w:val="24"/>
          <w:szCs w:val="24"/>
          <w:lang w:eastAsia="zh-CN"/>
        </w:rPr>
        <w:t>表格供参考，根据比赛具体机型确定测量要求。</w:t>
      </w:r>
    </w:p>
    <w:p w14:paraId="7ACE5846" w14:textId="77777777" w:rsidR="00AC1D46" w:rsidRPr="00AC1D46" w:rsidRDefault="00AC1D46" w:rsidP="00EE7311">
      <w:pPr>
        <w:spacing w:after="0" w:line="640" w:lineRule="exact"/>
        <w:jc w:val="both"/>
        <w:rPr>
          <w:rFonts w:ascii="微软雅黑" w:eastAsia="微软雅黑" w:hAnsi="微软雅黑"/>
          <w:color w:val="FF0000"/>
          <w:sz w:val="24"/>
          <w:szCs w:val="24"/>
          <w:lang w:eastAsia="zh-CN"/>
        </w:rPr>
      </w:pPr>
    </w:p>
    <w:p w14:paraId="591D5EB4" w14:textId="77777777" w:rsidR="003C6CE1" w:rsidRPr="001A2FC5" w:rsidRDefault="003C6CE1" w:rsidP="0001226E">
      <w:pPr>
        <w:spacing w:after="0" w:line="640" w:lineRule="exact"/>
        <w:ind w:firstLineChars="2067" w:firstLine="4961"/>
        <w:rPr>
          <w:rFonts w:ascii="微软雅黑" w:eastAsia="微软雅黑" w:hAnsi="微软雅黑"/>
          <w:sz w:val="24"/>
          <w:szCs w:val="24"/>
          <w:lang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裁判签字：                                     </w:t>
      </w:r>
    </w:p>
    <w:p w14:paraId="56C7012C" w14:textId="1DEFE92B" w:rsidR="00783E2D" w:rsidRDefault="003C6CE1" w:rsidP="0001226E">
      <w:pPr>
        <w:spacing w:after="0" w:line="640" w:lineRule="exact"/>
        <w:ind w:firstLineChars="2067" w:firstLine="4961"/>
        <w:rPr>
          <w:rFonts w:ascii="微软雅黑" w:eastAsia="微软雅黑" w:hAnsi="微软雅黑"/>
          <w:sz w:val="24"/>
          <w:szCs w:val="24"/>
          <w:lang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日       期：                  年 </w:t>
      </w:r>
      <w:r w:rsidR="004D573E"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 月  </w:t>
      </w:r>
      <w:r w:rsidR="004D573E"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日</w:t>
      </w:r>
    </w:p>
    <w:p w14:paraId="2B84D066" w14:textId="77777777" w:rsidR="009B0FF5" w:rsidRDefault="009B0FF5" w:rsidP="005C0D49">
      <w:pPr>
        <w:spacing w:after="0" w:line="276" w:lineRule="auto"/>
        <w:rPr>
          <w:rFonts w:asciiTheme="minorEastAsia" w:eastAsiaTheme="minorEastAsia" w:hAnsiTheme="minorEastAsia" w:cs="Arial"/>
          <w:b/>
          <w:color w:val="0000FF"/>
          <w:sz w:val="24"/>
          <w:szCs w:val="24"/>
          <w:lang w:val="fr-CA" w:eastAsia="zh-CN"/>
        </w:rPr>
      </w:pPr>
    </w:p>
    <w:p w14:paraId="213BA39C" w14:textId="77777777" w:rsidR="005C0D49" w:rsidRPr="009B0FF5" w:rsidRDefault="005C0D49" w:rsidP="00BD213D">
      <w:pPr>
        <w:spacing w:after="0" w:line="276" w:lineRule="auto"/>
        <w:rPr>
          <w:rFonts w:ascii="微软雅黑" w:eastAsia="微软雅黑" w:hAnsi="微软雅黑"/>
          <w:sz w:val="21"/>
          <w:szCs w:val="21"/>
          <w:lang w:val="fr-CA" w:eastAsia="zh-CN"/>
        </w:rPr>
      </w:pPr>
    </w:p>
    <w:sectPr w:rsidR="005C0D49" w:rsidRPr="009B0FF5" w:rsidSect="00700B40">
      <w:headerReference w:type="default" r:id="rId13"/>
      <w:footerReference w:type="first" r:id="rId14"/>
      <w:pgSz w:w="11906" w:h="16838" w:code="9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6BE02" w14:textId="77777777" w:rsidR="00D07DFC" w:rsidRDefault="00D07DFC" w:rsidP="00313492">
      <w:r>
        <w:separator/>
      </w:r>
    </w:p>
    <w:p w14:paraId="527427D8" w14:textId="77777777" w:rsidR="00D07DFC" w:rsidRDefault="00D07DFC" w:rsidP="00313492"/>
    <w:p w14:paraId="4D29707F" w14:textId="77777777" w:rsidR="00D07DFC" w:rsidRDefault="00D07DFC"/>
  </w:endnote>
  <w:endnote w:type="continuationSeparator" w:id="0">
    <w:p w14:paraId="6CFEA5A8" w14:textId="77777777" w:rsidR="00D07DFC" w:rsidRDefault="00D07DFC" w:rsidP="00313492">
      <w:r>
        <w:continuationSeparator/>
      </w:r>
    </w:p>
    <w:p w14:paraId="002607D6" w14:textId="77777777" w:rsidR="00D07DFC" w:rsidRDefault="00D07DFC" w:rsidP="00313492"/>
    <w:p w14:paraId="4E073C23" w14:textId="77777777" w:rsidR="00D07DFC" w:rsidRDefault="00D07D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 LT Com 45 Light">
    <w:altName w:val="Calibri"/>
    <w:charset w:val="00"/>
    <w:family w:val="swiss"/>
    <w:pitch w:val="default"/>
    <w:sig w:usb0="00000000" w:usb1="00000000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c.....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e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395"/>
      <w:gridCol w:w="1276"/>
      <w:gridCol w:w="4259"/>
    </w:tblGrid>
    <w:tr w:rsidR="00300343" w:rsidRPr="00893901" w14:paraId="38B9E12E" w14:textId="77777777" w:rsidTr="001F6FF1">
      <w:tc>
        <w:tcPr>
          <w:tcW w:w="4395" w:type="dxa"/>
          <w:vAlign w:val="center"/>
          <w:hideMark/>
        </w:tcPr>
        <w:p w14:paraId="3220C1EB" w14:textId="77777777" w:rsidR="00300343" w:rsidRPr="00B34163" w:rsidRDefault="00352127" w:rsidP="004A1CC7">
          <w:pPr>
            <w:pStyle w:val="aa"/>
            <w:rPr>
              <w:lang w:val="fr-CA" w:eastAsia="zh-CN"/>
            </w:rPr>
          </w:pPr>
          <w:r w:rsidRPr="00B34163">
            <w:rPr>
              <w:lang w:val="fr-CA"/>
            </w:rPr>
            <w:t>Module</w:t>
          </w:r>
          <w:r w:rsidR="00AD7FCA">
            <w:rPr>
              <w:rFonts w:hint="eastAsia"/>
              <w:lang w:val="fr-CA" w:eastAsia="zh-CN"/>
            </w:rPr>
            <w:t xml:space="preserve"> </w:t>
          </w:r>
          <w:r w:rsidR="004A1CC7">
            <w:rPr>
              <w:rFonts w:hint="eastAsia"/>
              <w:lang w:val="fr-CA" w:eastAsia="zh-CN"/>
            </w:rPr>
            <w:t>H</w:t>
          </w:r>
        </w:p>
      </w:tc>
      <w:tc>
        <w:tcPr>
          <w:tcW w:w="1276" w:type="dxa"/>
          <w:vAlign w:val="center"/>
          <w:hideMark/>
        </w:tcPr>
        <w:p w14:paraId="2DBC1BEE" w14:textId="77777777" w:rsidR="00300343" w:rsidRPr="00893901" w:rsidRDefault="00300343" w:rsidP="00300343">
          <w:pPr>
            <w:pStyle w:val="aa"/>
            <w:jc w:val="center"/>
          </w:pPr>
          <w:r w:rsidRPr="00893901">
            <w:t xml:space="preserve">Version: </w:t>
          </w:r>
          <w:r w:rsidR="006E6918">
            <w:t>1</w:t>
          </w:r>
          <w:r w:rsidR="001F6FF1">
            <w:t>.0</w:t>
          </w:r>
        </w:p>
        <w:p w14:paraId="24883ED9" w14:textId="0C84A0F3" w:rsidR="00300343" w:rsidRPr="00893901" w:rsidRDefault="008827AA" w:rsidP="004A1CC7">
          <w:pPr>
            <w:pStyle w:val="aa"/>
            <w:jc w:val="center"/>
            <w:rPr>
              <w:lang w:eastAsia="zh-CN"/>
            </w:rPr>
          </w:pPr>
          <w:r>
            <w:t xml:space="preserve">Date: </w:t>
          </w:r>
          <w:r w:rsidR="00E22057">
            <w:t>1</w:t>
          </w:r>
          <w:r w:rsidR="00DD236E">
            <w:t>5</w:t>
          </w:r>
          <w:r w:rsidR="005F52C9">
            <w:rPr>
              <w:lang w:eastAsia="zh-CN"/>
            </w:rPr>
            <w:t>/</w:t>
          </w:r>
          <w:r w:rsidR="00480EE4">
            <w:rPr>
              <w:lang w:eastAsia="zh-CN"/>
            </w:rPr>
            <w:t>0</w:t>
          </w:r>
          <w:r w:rsidR="00E22057">
            <w:rPr>
              <w:lang w:eastAsia="zh-CN"/>
            </w:rPr>
            <w:t>9</w:t>
          </w:r>
          <w:r w:rsidR="005F52C9">
            <w:rPr>
              <w:lang w:eastAsia="zh-CN"/>
            </w:rPr>
            <w:t>/</w:t>
          </w:r>
          <w:r w:rsidR="00987821">
            <w:rPr>
              <w:lang w:eastAsia="zh-CN"/>
            </w:rPr>
            <w:t>2</w:t>
          </w:r>
          <w:r w:rsidR="00DD236E">
            <w:rPr>
              <w:lang w:eastAsia="zh-CN"/>
            </w:rPr>
            <w:t>3</w:t>
          </w:r>
        </w:p>
      </w:tc>
      <w:tc>
        <w:tcPr>
          <w:tcW w:w="4259" w:type="dxa"/>
          <w:vAlign w:val="center"/>
          <w:hideMark/>
        </w:tcPr>
        <w:p w14:paraId="19DFC5F4" w14:textId="77777777" w:rsidR="00300343" w:rsidRPr="00893901" w:rsidRDefault="007C6A24" w:rsidP="00300343">
          <w:pPr>
            <w:pStyle w:val="aa"/>
            <w:jc w:val="right"/>
          </w:pPr>
          <w:r w:rsidRPr="00893901">
            <w:fldChar w:fldCharType="begin"/>
          </w:r>
          <w:r w:rsidR="00300343" w:rsidRPr="00893901">
            <w:instrText xml:space="preserve"> PAGE   \* MERGEFORMAT </w:instrText>
          </w:r>
          <w:r w:rsidRPr="00893901">
            <w:fldChar w:fldCharType="separate"/>
          </w:r>
          <w:r w:rsidR="00E37CDA">
            <w:rPr>
              <w:noProof/>
            </w:rPr>
            <w:t>2</w:t>
          </w:r>
          <w:r w:rsidRPr="00893901">
            <w:fldChar w:fldCharType="end"/>
          </w:r>
          <w:r w:rsidR="00300343" w:rsidRPr="00893901">
            <w:t xml:space="preserve"> of </w:t>
          </w:r>
          <w:fldSimple w:instr=" NUMPAGES   \* MERGEFORMAT ">
            <w:r w:rsidR="00E37CDA">
              <w:rPr>
                <w:noProof/>
              </w:rPr>
              <w:t>7</w:t>
            </w:r>
          </w:fldSimple>
        </w:p>
      </w:tc>
    </w:tr>
  </w:tbl>
  <w:p w14:paraId="4E007CC0" w14:textId="77777777" w:rsidR="00300343" w:rsidRDefault="00300343" w:rsidP="0030034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5DB7" w14:textId="77777777" w:rsidR="00630EB3" w:rsidRPr="00B34163" w:rsidRDefault="00BD124E" w:rsidP="00F729AF">
    <w:pPr>
      <w:pStyle w:val="aa"/>
      <w:rPr>
        <w:sz w:val="16"/>
        <w:szCs w:val="16"/>
        <w:lang w:val="fr-CA" w:eastAsia="zh-CN"/>
      </w:rPr>
    </w:pPr>
    <w:r w:rsidRPr="00BD124E">
      <w:rPr>
        <w:noProof/>
        <w:lang w:val="en-US" w:eastAsia="zh-CN"/>
      </w:rPr>
      <w:drawing>
        <wp:anchor distT="0" distB="0" distL="114300" distR="114300" simplePos="0" relativeHeight="251666432" behindDoc="1" locked="0" layoutInCell="1" allowOverlap="1" wp14:anchorId="65A2913B" wp14:editId="28AA7953">
          <wp:simplePos x="0" y="0"/>
          <wp:positionH relativeFrom="page">
            <wp:posOffset>730186</wp:posOffset>
          </wp:positionH>
          <wp:positionV relativeFrom="page">
            <wp:posOffset>8461375</wp:posOffset>
          </wp:positionV>
          <wp:extent cx="1274400" cy="1296000"/>
          <wp:effectExtent l="0" t="0" r="2540" b="0"/>
          <wp:wrapNone/>
          <wp:docPr id="12" name="Picture 12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00" cy="12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C410E">
      <w:rPr>
        <w:sz w:val="16"/>
        <w:szCs w:val="16"/>
        <w:lang w:val="fr-CA"/>
      </w:rPr>
      <w:t xml:space="preserve"> Module</w:t>
    </w:r>
    <w:r w:rsidR="00AD7FCA">
      <w:rPr>
        <w:rFonts w:hint="eastAsia"/>
        <w:sz w:val="16"/>
        <w:szCs w:val="16"/>
        <w:lang w:val="fr-CA" w:eastAsia="zh-CN"/>
      </w:rPr>
      <w:t xml:space="preserve"> </w:t>
    </w:r>
    <w:r w:rsidR="004A1CC7">
      <w:rPr>
        <w:rFonts w:hint="eastAsia"/>
        <w:sz w:val="16"/>
        <w:szCs w:val="16"/>
        <w:lang w:val="fr-CA" w:eastAsia="zh-CN"/>
      </w:rPr>
      <w:t>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ACCDD" w14:textId="77777777" w:rsidR="006E26EF" w:rsidRDefault="006E26E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5ADA2" w14:textId="77777777" w:rsidR="00D07DFC" w:rsidRDefault="00D07DFC">
      <w:r>
        <w:separator/>
      </w:r>
    </w:p>
  </w:footnote>
  <w:footnote w:type="continuationSeparator" w:id="0">
    <w:p w14:paraId="484A1777" w14:textId="77777777" w:rsidR="00D07DFC" w:rsidRDefault="00D07DFC" w:rsidP="00313492">
      <w:r>
        <w:continuationSeparator/>
      </w:r>
    </w:p>
    <w:p w14:paraId="5D731BD3" w14:textId="77777777" w:rsidR="00D07DFC" w:rsidRDefault="00D07DFC" w:rsidP="00313492"/>
    <w:p w14:paraId="23FF6790" w14:textId="77777777" w:rsidR="00D07DFC" w:rsidRDefault="00D07D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0E3DD" w14:textId="77777777" w:rsidR="006E26EF" w:rsidRDefault="006E26EF" w:rsidP="00313492">
    <w:pPr>
      <w:pStyle w:val="a8"/>
    </w:pPr>
    <w:r w:rsidRPr="00A77E62">
      <w:rPr>
        <w:noProof/>
        <w:lang w:val="en-US" w:eastAsia="zh-CN"/>
      </w:rPr>
      <w:drawing>
        <wp:anchor distT="0" distB="0" distL="114300" distR="114300" simplePos="0" relativeHeight="251659264" behindDoc="0" locked="0" layoutInCell="1" allowOverlap="1" wp14:anchorId="192BB492" wp14:editId="3CBB0075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rge-WorldSkills-Whit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/>
                    </a:ext>
                  </a:extLst>
                </pic:spPr>
              </pic:pic>
            </a:graphicData>
          </a:graphic>
        </wp:anchor>
      </w:drawing>
    </w:r>
    <w:r w:rsidRPr="00A77E62">
      <w:rPr>
        <w:noProof/>
        <w:lang w:val="en-US" w:eastAsia="zh-CN"/>
      </w:rPr>
      <w:drawing>
        <wp:anchor distT="0" distB="0" distL="114300" distR="114300" simplePos="0" relativeHeight="251662336" behindDoc="1" locked="0" layoutInCell="1" allowOverlap="1" wp14:anchorId="6D0D63EA" wp14:editId="35BEF8ED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645D5" w14:textId="77777777" w:rsidR="006E26EF" w:rsidRDefault="00BD124E" w:rsidP="00313492">
    <w:pPr>
      <w:pStyle w:val="a8"/>
    </w:pPr>
    <w:r w:rsidRPr="00BD124E">
      <w:rPr>
        <w:noProof/>
        <w:lang w:val="en-US" w:eastAsia="zh-CN"/>
      </w:rPr>
      <w:drawing>
        <wp:anchor distT="0" distB="0" distL="114300" distR="114300" simplePos="0" relativeHeight="251650048" behindDoc="1" locked="0" layoutInCell="1" allowOverlap="1" wp14:anchorId="7A606BBE" wp14:editId="60125B72">
          <wp:simplePos x="0" y="0"/>
          <wp:positionH relativeFrom="page">
            <wp:posOffset>10186</wp:posOffset>
          </wp:positionH>
          <wp:positionV relativeFrom="page">
            <wp:posOffset>10795</wp:posOffset>
          </wp:positionV>
          <wp:extent cx="7614000" cy="10746000"/>
          <wp:effectExtent l="0" t="0" r="6350" b="0"/>
          <wp:wrapNone/>
          <wp:docPr id="10" name="Picture 10" descr="\\psf\Home\\Dropbox (WS Secretariat)\WSI DESIGN\Updated templates (JC)\Word\elements\Cube_Comp_wor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sf\Home\\Dropbox (WS Secretariat)\WSI DESIGN\Updated templates (JC)\Word\elements\Cube_Comp_wor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000" cy="1074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6641">
      <w:rPr>
        <w:noProof/>
        <w:lang w:val="en-US" w:eastAsia="zh-CN"/>
      </w:rPr>
      <w:drawing>
        <wp:anchor distT="0" distB="0" distL="114300" distR="114300" simplePos="0" relativeHeight="251654144" behindDoc="1" locked="0" layoutInCell="1" allowOverlap="1" wp14:anchorId="3B4B1555" wp14:editId="4A7E2D74">
          <wp:simplePos x="0" y="0"/>
          <wp:positionH relativeFrom="page">
            <wp:posOffset>6362065</wp:posOffset>
          </wp:positionH>
          <wp:positionV relativeFrom="page">
            <wp:posOffset>212725</wp:posOffset>
          </wp:positionV>
          <wp:extent cx="1080000" cy="795600"/>
          <wp:effectExtent l="0" t="0" r="0" b="0"/>
          <wp:wrapNone/>
          <wp:docPr id="11" name="Picture 11" descr="\\psf\Home\\Dropbox (WS Secretariat)\WSI DESIGN\WS_Logos_Updated_SJ\RGB PNG\worldskills_white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WS_Logos_Updated_SJ\RGB PNG\worldskills_white_RGB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EAB7C" w14:textId="77777777" w:rsidR="006E26EF" w:rsidRDefault="00BD124E" w:rsidP="00313492">
    <w:pPr>
      <w:pStyle w:val="a8"/>
      <w:rPr>
        <w:lang w:eastAsia="zh-CN"/>
      </w:rPr>
    </w:pPr>
    <w:r w:rsidRPr="00BD124E">
      <w:rPr>
        <w:noProof/>
        <w:lang w:val="en-US" w:eastAsia="zh-CN"/>
      </w:rPr>
      <w:drawing>
        <wp:anchor distT="0" distB="0" distL="114300" distR="114300" simplePos="0" relativeHeight="251677696" behindDoc="1" locked="0" layoutInCell="1" allowOverlap="1" wp14:anchorId="2EFD266B" wp14:editId="40B7925D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4" name="Picture 4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124E">
      <w:rPr>
        <w:noProof/>
        <w:lang w:val="en-US" w:eastAsia="zh-CN"/>
      </w:rPr>
      <w:drawing>
        <wp:anchor distT="0" distB="0" distL="114300" distR="114300" simplePos="0" relativeHeight="251678720" behindDoc="1" locked="0" layoutInCell="1" allowOverlap="1" wp14:anchorId="5D76DC2A" wp14:editId="33E9240E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5" name="Picture 5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8F0EAE4"/>
    <w:lvl w:ilvl="0">
      <w:numFmt w:val="bullet"/>
      <w:lvlText w:val="*"/>
      <w:lvlJc w:val="left"/>
    </w:lvl>
  </w:abstractNum>
  <w:abstractNum w:abstractNumId="11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847701"/>
    <w:multiLevelType w:val="hybridMultilevel"/>
    <w:tmpl w:val="416C5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377760E"/>
    <w:multiLevelType w:val="hybridMultilevel"/>
    <w:tmpl w:val="9140DBC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05464B"/>
    <w:multiLevelType w:val="multilevel"/>
    <w:tmpl w:val="CA8E21E4"/>
    <w:lvl w:ilvl="0">
      <w:start w:val="1"/>
      <w:numFmt w:val="bullet"/>
      <w:pStyle w:val="Table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none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%9.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a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1FE7221E"/>
    <w:multiLevelType w:val="hybridMultilevel"/>
    <w:tmpl w:val="1130A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0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0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0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203D74E1"/>
    <w:multiLevelType w:val="hybridMultilevel"/>
    <w:tmpl w:val="CA8266C2"/>
    <w:lvl w:ilvl="0" w:tplc="DEB09AF8">
      <w:start w:val="1"/>
      <w:numFmt w:val="decimal"/>
      <w:lvlText w:val="%1."/>
      <w:lvlJc w:val="left"/>
      <w:pPr>
        <w:ind w:left="361" w:hanging="360"/>
      </w:pPr>
      <w:rPr>
        <w:rFonts w:cs="宋体" w:hint="default"/>
        <w:b/>
        <w:color w:val="FFFFFF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21" w15:restartNumberingAfterBreak="0">
    <w:nsid w:val="25C477D5"/>
    <w:multiLevelType w:val="hybridMultilevel"/>
    <w:tmpl w:val="50FA1DE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150BB0"/>
    <w:multiLevelType w:val="hybridMultilevel"/>
    <w:tmpl w:val="0C765E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E90357"/>
    <w:multiLevelType w:val="hybridMultilevel"/>
    <w:tmpl w:val="7A98AC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69D558B"/>
    <w:multiLevelType w:val="hybridMultilevel"/>
    <w:tmpl w:val="FCC26896"/>
    <w:lvl w:ilvl="0" w:tplc="BD423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80A10D7"/>
    <w:multiLevelType w:val="hybridMultilevel"/>
    <w:tmpl w:val="8F52ACB8"/>
    <w:lvl w:ilvl="0" w:tplc="7E6C9502">
      <w:start w:val="1"/>
      <w:numFmt w:val="decimal"/>
      <w:lvlText w:val="%1."/>
      <w:lvlJc w:val="left"/>
      <w:pPr>
        <w:ind w:left="361" w:hanging="360"/>
      </w:pPr>
      <w:rPr>
        <w:rFonts w:cs="宋体"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26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529E9"/>
    <w:multiLevelType w:val="hybridMultilevel"/>
    <w:tmpl w:val="074C2CD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AD792E"/>
    <w:multiLevelType w:val="hybridMultilevel"/>
    <w:tmpl w:val="05F617D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264AE6"/>
    <w:multiLevelType w:val="hybridMultilevel"/>
    <w:tmpl w:val="1AF23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345F1E"/>
    <w:multiLevelType w:val="hybridMultilevel"/>
    <w:tmpl w:val="8FC27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D62BB2"/>
    <w:multiLevelType w:val="hybridMultilevel"/>
    <w:tmpl w:val="40DC9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A6688"/>
    <w:multiLevelType w:val="hybridMultilevel"/>
    <w:tmpl w:val="8A1E1E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00B1D99"/>
    <w:multiLevelType w:val="hybridMultilevel"/>
    <w:tmpl w:val="55DEBB8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47F06E3"/>
    <w:multiLevelType w:val="hybridMultilevel"/>
    <w:tmpl w:val="E42888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E37610C"/>
    <w:multiLevelType w:val="hybridMultilevel"/>
    <w:tmpl w:val="898E6F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36324579">
    <w:abstractNumId w:val="9"/>
  </w:num>
  <w:num w:numId="2" w16cid:durableId="1042439716">
    <w:abstractNumId w:val="7"/>
  </w:num>
  <w:num w:numId="3" w16cid:durableId="1258708811">
    <w:abstractNumId w:val="6"/>
  </w:num>
  <w:num w:numId="4" w16cid:durableId="1627273820">
    <w:abstractNumId w:val="5"/>
  </w:num>
  <w:num w:numId="5" w16cid:durableId="2051831425">
    <w:abstractNumId w:val="4"/>
  </w:num>
  <w:num w:numId="6" w16cid:durableId="897934145">
    <w:abstractNumId w:val="8"/>
  </w:num>
  <w:num w:numId="7" w16cid:durableId="1999192607">
    <w:abstractNumId w:val="3"/>
  </w:num>
  <w:num w:numId="8" w16cid:durableId="17390121">
    <w:abstractNumId w:val="2"/>
  </w:num>
  <w:num w:numId="9" w16cid:durableId="1479567618">
    <w:abstractNumId w:val="1"/>
  </w:num>
  <w:num w:numId="10" w16cid:durableId="1826700039">
    <w:abstractNumId w:val="0"/>
  </w:num>
  <w:num w:numId="11" w16cid:durableId="1597132698">
    <w:abstractNumId w:val="27"/>
  </w:num>
  <w:num w:numId="12" w16cid:durableId="615453903">
    <w:abstractNumId w:val="12"/>
  </w:num>
  <w:num w:numId="13" w16cid:durableId="1147236048">
    <w:abstractNumId w:val="26"/>
  </w:num>
  <w:num w:numId="14" w16cid:durableId="2020623882">
    <w:abstractNumId w:val="12"/>
    <w:lvlOverride w:ilvl="0">
      <w:startOverride w:val="1"/>
    </w:lvlOverride>
  </w:num>
  <w:num w:numId="15" w16cid:durableId="1814712226">
    <w:abstractNumId w:val="19"/>
  </w:num>
  <w:num w:numId="16" w16cid:durableId="1962107631">
    <w:abstractNumId w:val="16"/>
  </w:num>
  <w:num w:numId="17" w16cid:durableId="1247229408">
    <w:abstractNumId w:val="11"/>
  </w:num>
  <w:num w:numId="18" w16cid:durableId="754085368">
    <w:abstractNumId w:val="35"/>
  </w:num>
  <w:num w:numId="19" w16cid:durableId="166285121">
    <w:abstractNumId w:val="17"/>
  </w:num>
  <w:num w:numId="20" w16cid:durableId="1221018091">
    <w:abstractNumId w:val="15"/>
  </w:num>
  <w:num w:numId="21" w16cid:durableId="1904874209">
    <w:abstractNumId w:val="23"/>
  </w:num>
  <w:num w:numId="22" w16cid:durableId="1342900836">
    <w:abstractNumId w:val="37"/>
  </w:num>
  <w:num w:numId="23" w16cid:durableId="1239557788">
    <w:abstractNumId w:val="32"/>
  </w:num>
  <w:num w:numId="24" w16cid:durableId="74979303">
    <w:abstractNumId w:val="22"/>
  </w:num>
  <w:num w:numId="25" w16cid:durableId="772167080">
    <w:abstractNumId w:val="30"/>
  </w:num>
  <w:num w:numId="26" w16cid:durableId="139658495">
    <w:abstractNumId w:val="21"/>
  </w:num>
  <w:num w:numId="27" w16cid:durableId="626811051">
    <w:abstractNumId w:val="14"/>
  </w:num>
  <w:num w:numId="28" w16cid:durableId="1256867058">
    <w:abstractNumId w:val="19"/>
  </w:num>
  <w:num w:numId="29" w16cid:durableId="1192837409">
    <w:abstractNumId w:val="33"/>
  </w:num>
  <w:num w:numId="30" w16cid:durableId="825628815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1" w16cid:durableId="1264071677">
    <w:abstractNumId w:val="24"/>
  </w:num>
  <w:num w:numId="32" w16cid:durableId="464855178">
    <w:abstractNumId w:val="13"/>
  </w:num>
  <w:num w:numId="33" w16cid:durableId="1555585643">
    <w:abstractNumId w:val="31"/>
  </w:num>
  <w:num w:numId="34" w16cid:durableId="2000385745">
    <w:abstractNumId w:val="29"/>
  </w:num>
  <w:num w:numId="35" w16cid:durableId="101071247">
    <w:abstractNumId w:val="18"/>
  </w:num>
  <w:num w:numId="36" w16cid:durableId="304706152">
    <w:abstractNumId w:val="36"/>
  </w:num>
  <w:num w:numId="37" w16cid:durableId="1799761097">
    <w:abstractNumId w:val="28"/>
  </w:num>
  <w:num w:numId="38" w16cid:durableId="1142844210">
    <w:abstractNumId w:val="34"/>
  </w:num>
  <w:num w:numId="39" w16cid:durableId="194855194">
    <w:abstractNumId w:val="25"/>
  </w:num>
  <w:num w:numId="40" w16cid:durableId="127305490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B30"/>
    <w:rsid w:val="000009CA"/>
    <w:rsid w:val="00000A77"/>
    <w:rsid w:val="00000F70"/>
    <w:rsid w:val="00001C96"/>
    <w:rsid w:val="000032C7"/>
    <w:rsid w:val="000052D7"/>
    <w:rsid w:val="0000542A"/>
    <w:rsid w:val="000056F5"/>
    <w:rsid w:val="00011C82"/>
    <w:rsid w:val="0001226E"/>
    <w:rsid w:val="0001566C"/>
    <w:rsid w:val="00016080"/>
    <w:rsid w:val="00016DCE"/>
    <w:rsid w:val="00017C04"/>
    <w:rsid w:val="00022075"/>
    <w:rsid w:val="00025109"/>
    <w:rsid w:val="0002552D"/>
    <w:rsid w:val="000267A8"/>
    <w:rsid w:val="00027143"/>
    <w:rsid w:val="000272B6"/>
    <w:rsid w:val="00027E8F"/>
    <w:rsid w:val="00031CEA"/>
    <w:rsid w:val="00033459"/>
    <w:rsid w:val="00034EEE"/>
    <w:rsid w:val="0003526B"/>
    <w:rsid w:val="00036555"/>
    <w:rsid w:val="0003658E"/>
    <w:rsid w:val="000367C7"/>
    <w:rsid w:val="00036C37"/>
    <w:rsid w:val="00037CBF"/>
    <w:rsid w:val="0004038D"/>
    <w:rsid w:val="00041D07"/>
    <w:rsid w:val="00042385"/>
    <w:rsid w:val="000426A1"/>
    <w:rsid w:val="00047DB7"/>
    <w:rsid w:val="00050090"/>
    <w:rsid w:val="00050DCE"/>
    <w:rsid w:val="00052335"/>
    <w:rsid w:val="00052F6D"/>
    <w:rsid w:val="0005310D"/>
    <w:rsid w:val="0005331C"/>
    <w:rsid w:val="000622FA"/>
    <w:rsid w:val="00062325"/>
    <w:rsid w:val="00065392"/>
    <w:rsid w:val="00066641"/>
    <w:rsid w:val="00070255"/>
    <w:rsid w:val="0007029F"/>
    <w:rsid w:val="000730B1"/>
    <w:rsid w:val="00075015"/>
    <w:rsid w:val="00077250"/>
    <w:rsid w:val="00077A5B"/>
    <w:rsid w:val="00081EA9"/>
    <w:rsid w:val="000822F7"/>
    <w:rsid w:val="000823B6"/>
    <w:rsid w:val="00085E20"/>
    <w:rsid w:val="000865AE"/>
    <w:rsid w:val="00086651"/>
    <w:rsid w:val="00086F57"/>
    <w:rsid w:val="0009465A"/>
    <w:rsid w:val="000947ED"/>
    <w:rsid w:val="00094B06"/>
    <w:rsid w:val="00095C97"/>
    <w:rsid w:val="00095CEE"/>
    <w:rsid w:val="00096E37"/>
    <w:rsid w:val="000A0197"/>
    <w:rsid w:val="000A0626"/>
    <w:rsid w:val="000A10EE"/>
    <w:rsid w:val="000A29CA"/>
    <w:rsid w:val="000A2D55"/>
    <w:rsid w:val="000A60E8"/>
    <w:rsid w:val="000A6851"/>
    <w:rsid w:val="000A690D"/>
    <w:rsid w:val="000A724D"/>
    <w:rsid w:val="000A78EA"/>
    <w:rsid w:val="000B13B3"/>
    <w:rsid w:val="000B1B3D"/>
    <w:rsid w:val="000B27A6"/>
    <w:rsid w:val="000B3189"/>
    <w:rsid w:val="000B43E2"/>
    <w:rsid w:val="000B6CAB"/>
    <w:rsid w:val="000D27CA"/>
    <w:rsid w:val="000D2BCE"/>
    <w:rsid w:val="000D2FAE"/>
    <w:rsid w:val="000D57C4"/>
    <w:rsid w:val="000D5C62"/>
    <w:rsid w:val="000D5E11"/>
    <w:rsid w:val="000D6CCE"/>
    <w:rsid w:val="000E0359"/>
    <w:rsid w:val="000E219D"/>
    <w:rsid w:val="000E4BA4"/>
    <w:rsid w:val="000E74A5"/>
    <w:rsid w:val="000F0489"/>
    <w:rsid w:val="000F0BDE"/>
    <w:rsid w:val="000F0ED3"/>
    <w:rsid w:val="000F12FF"/>
    <w:rsid w:val="000F1CE0"/>
    <w:rsid w:val="000F4A5C"/>
    <w:rsid w:val="000F5410"/>
    <w:rsid w:val="000F5B2D"/>
    <w:rsid w:val="000F622A"/>
    <w:rsid w:val="0010078B"/>
    <w:rsid w:val="00101213"/>
    <w:rsid w:val="00101874"/>
    <w:rsid w:val="00102BE6"/>
    <w:rsid w:val="00105B24"/>
    <w:rsid w:val="001067AD"/>
    <w:rsid w:val="00107F96"/>
    <w:rsid w:val="00111AED"/>
    <w:rsid w:val="00111E68"/>
    <w:rsid w:val="001128CC"/>
    <w:rsid w:val="001134BE"/>
    <w:rsid w:val="00113949"/>
    <w:rsid w:val="001155C9"/>
    <w:rsid w:val="00116089"/>
    <w:rsid w:val="00116897"/>
    <w:rsid w:val="00117277"/>
    <w:rsid w:val="001172EF"/>
    <w:rsid w:val="00120AFD"/>
    <w:rsid w:val="00122F03"/>
    <w:rsid w:val="00122FB2"/>
    <w:rsid w:val="00123229"/>
    <w:rsid w:val="00123676"/>
    <w:rsid w:val="00123703"/>
    <w:rsid w:val="00123D75"/>
    <w:rsid w:val="00123E24"/>
    <w:rsid w:val="0012553C"/>
    <w:rsid w:val="0012781C"/>
    <w:rsid w:val="00130583"/>
    <w:rsid w:val="00134547"/>
    <w:rsid w:val="0013576F"/>
    <w:rsid w:val="00137D9C"/>
    <w:rsid w:val="00137DE2"/>
    <w:rsid w:val="001404C2"/>
    <w:rsid w:val="00146373"/>
    <w:rsid w:val="00147286"/>
    <w:rsid w:val="0014755B"/>
    <w:rsid w:val="00150C73"/>
    <w:rsid w:val="0015173B"/>
    <w:rsid w:val="001559E9"/>
    <w:rsid w:val="00160028"/>
    <w:rsid w:val="00160B81"/>
    <w:rsid w:val="0016218E"/>
    <w:rsid w:val="001622F4"/>
    <w:rsid w:val="001625AC"/>
    <w:rsid w:val="0016353B"/>
    <w:rsid w:val="0016417C"/>
    <w:rsid w:val="00166781"/>
    <w:rsid w:val="0016753A"/>
    <w:rsid w:val="00167990"/>
    <w:rsid w:val="001702F8"/>
    <w:rsid w:val="001718C6"/>
    <w:rsid w:val="00173FF1"/>
    <w:rsid w:val="00175557"/>
    <w:rsid w:val="001757E0"/>
    <w:rsid w:val="001766CD"/>
    <w:rsid w:val="00182077"/>
    <w:rsid w:val="0018392B"/>
    <w:rsid w:val="00185D07"/>
    <w:rsid w:val="00187068"/>
    <w:rsid w:val="00187A05"/>
    <w:rsid w:val="0019128F"/>
    <w:rsid w:val="00191587"/>
    <w:rsid w:val="00192D2B"/>
    <w:rsid w:val="00192F8E"/>
    <w:rsid w:val="0019581E"/>
    <w:rsid w:val="001967EA"/>
    <w:rsid w:val="001A2232"/>
    <w:rsid w:val="001A29BB"/>
    <w:rsid w:val="001A5443"/>
    <w:rsid w:val="001A554B"/>
    <w:rsid w:val="001A6190"/>
    <w:rsid w:val="001B017F"/>
    <w:rsid w:val="001B0E1F"/>
    <w:rsid w:val="001B2A33"/>
    <w:rsid w:val="001B46C1"/>
    <w:rsid w:val="001B50DE"/>
    <w:rsid w:val="001C1998"/>
    <w:rsid w:val="001C2B30"/>
    <w:rsid w:val="001C4122"/>
    <w:rsid w:val="001C4647"/>
    <w:rsid w:val="001C4B53"/>
    <w:rsid w:val="001C5F88"/>
    <w:rsid w:val="001C7A94"/>
    <w:rsid w:val="001D1343"/>
    <w:rsid w:val="001D171D"/>
    <w:rsid w:val="001D5451"/>
    <w:rsid w:val="001D5A25"/>
    <w:rsid w:val="001D61B1"/>
    <w:rsid w:val="001E07E8"/>
    <w:rsid w:val="001E0AC9"/>
    <w:rsid w:val="001E0C02"/>
    <w:rsid w:val="001E4FDC"/>
    <w:rsid w:val="001E750A"/>
    <w:rsid w:val="001F050A"/>
    <w:rsid w:val="001F0821"/>
    <w:rsid w:val="001F0EB1"/>
    <w:rsid w:val="001F1535"/>
    <w:rsid w:val="001F1718"/>
    <w:rsid w:val="001F6FF1"/>
    <w:rsid w:val="00201DAD"/>
    <w:rsid w:val="00202498"/>
    <w:rsid w:val="0020352C"/>
    <w:rsid w:val="00204E10"/>
    <w:rsid w:val="00205BD7"/>
    <w:rsid w:val="002073A4"/>
    <w:rsid w:val="00210DB0"/>
    <w:rsid w:val="00210EF3"/>
    <w:rsid w:val="00211492"/>
    <w:rsid w:val="00212F26"/>
    <w:rsid w:val="00213FDD"/>
    <w:rsid w:val="002153DE"/>
    <w:rsid w:val="00215E18"/>
    <w:rsid w:val="00220727"/>
    <w:rsid w:val="00220758"/>
    <w:rsid w:val="00224D40"/>
    <w:rsid w:val="0023001D"/>
    <w:rsid w:val="0023209F"/>
    <w:rsid w:val="00234807"/>
    <w:rsid w:val="00236027"/>
    <w:rsid w:val="00237E08"/>
    <w:rsid w:val="00237F6A"/>
    <w:rsid w:val="00240288"/>
    <w:rsid w:val="0024037F"/>
    <w:rsid w:val="00242C96"/>
    <w:rsid w:val="00244BF0"/>
    <w:rsid w:val="00244C30"/>
    <w:rsid w:val="00246D24"/>
    <w:rsid w:val="002551B6"/>
    <w:rsid w:val="00255388"/>
    <w:rsid w:val="0025660C"/>
    <w:rsid w:val="002625F9"/>
    <w:rsid w:val="00262F17"/>
    <w:rsid w:val="00264082"/>
    <w:rsid w:val="00264847"/>
    <w:rsid w:val="00265DD2"/>
    <w:rsid w:val="00266D3E"/>
    <w:rsid w:val="00267D7C"/>
    <w:rsid w:val="002712A2"/>
    <w:rsid w:val="0027354B"/>
    <w:rsid w:val="0027398D"/>
    <w:rsid w:val="002757ED"/>
    <w:rsid w:val="0027629C"/>
    <w:rsid w:val="00276B3F"/>
    <w:rsid w:val="00277475"/>
    <w:rsid w:val="00287949"/>
    <w:rsid w:val="00292713"/>
    <w:rsid w:val="00294CC4"/>
    <w:rsid w:val="002964ED"/>
    <w:rsid w:val="002A1B54"/>
    <w:rsid w:val="002A3A74"/>
    <w:rsid w:val="002A4B30"/>
    <w:rsid w:val="002B00C9"/>
    <w:rsid w:val="002B1320"/>
    <w:rsid w:val="002B2923"/>
    <w:rsid w:val="002B2D50"/>
    <w:rsid w:val="002B2E2A"/>
    <w:rsid w:val="002B310D"/>
    <w:rsid w:val="002B567C"/>
    <w:rsid w:val="002B6205"/>
    <w:rsid w:val="002B772B"/>
    <w:rsid w:val="002B7848"/>
    <w:rsid w:val="002C149B"/>
    <w:rsid w:val="002C176B"/>
    <w:rsid w:val="002C5D88"/>
    <w:rsid w:val="002C6715"/>
    <w:rsid w:val="002C7B6A"/>
    <w:rsid w:val="002D2E0E"/>
    <w:rsid w:val="002D3DBD"/>
    <w:rsid w:val="002D457F"/>
    <w:rsid w:val="002D6985"/>
    <w:rsid w:val="002E098A"/>
    <w:rsid w:val="002E0C1F"/>
    <w:rsid w:val="002E2E4D"/>
    <w:rsid w:val="002E2F75"/>
    <w:rsid w:val="002E3708"/>
    <w:rsid w:val="002E3CBC"/>
    <w:rsid w:val="002E4238"/>
    <w:rsid w:val="002E4842"/>
    <w:rsid w:val="002E48EF"/>
    <w:rsid w:val="002E49A6"/>
    <w:rsid w:val="002E5C4E"/>
    <w:rsid w:val="002E6918"/>
    <w:rsid w:val="002E79DC"/>
    <w:rsid w:val="002F1233"/>
    <w:rsid w:val="002F1257"/>
    <w:rsid w:val="002F31A6"/>
    <w:rsid w:val="002F3E3B"/>
    <w:rsid w:val="002F4B4F"/>
    <w:rsid w:val="002F772F"/>
    <w:rsid w:val="003002A3"/>
    <w:rsid w:val="003002A7"/>
    <w:rsid w:val="00300343"/>
    <w:rsid w:val="00301C1C"/>
    <w:rsid w:val="00302336"/>
    <w:rsid w:val="00303879"/>
    <w:rsid w:val="00305B20"/>
    <w:rsid w:val="00310D95"/>
    <w:rsid w:val="00312540"/>
    <w:rsid w:val="003133A3"/>
    <w:rsid w:val="00313492"/>
    <w:rsid w:val="003147E8"/>
    <w:rsid w:val="003163D7"/>
    <w:rsid w:val="00316963"/>
    <w:rsid w:val="0031790F"/>
    <w:rsid w:val="00320ECF"/>
    <w:rsid w:val="0032135D"/>
    <w:rsid w:val="003214B3"/>
    <w:rsid w:val="00326341"/>
    <w:rsid w:val="00326362"/>
    <w:rsid w:val="00331DEF"/>
    <w:rsid w:val="00331EEE"/>
    <w:rsid w:val="00332314"/>
    <w:rsid w:val="003339B6"/>
    <w:rsid w:val="003343FA"/>
    <w:rsid w:val="00336548"/>
    <w:rsid w:val="00337865"/>
    <w:rsid w:val="00337F7C"/>
    <w:rsid w:val="00340C21"/>
    <w:rsid w:val="00341D8F"/>
    <w:rsid w:val="00344D5D"/>
    <w:rsid w:val="00347778"/>
    <w:rsid w:val="00352127"/>
    <w:rsid w:val="003525B6"/>
    <w:rsid w:val="00353C90"/>
    <w:rsid w:val="003541EB"/>
    <w:rsid w:val="00354297"/>
    <w:rsid w:val="00363918"/>
    <w:rsid w:val="003641C7"/>
    <w:rsid w:val="00367B58"/>
    <w:rsid w:val="00370420"/>
    <w:rsid w:val="00370D17"/>
    <w:rsid w:val="0037208B"/>
    <w:rsid w:val="003722FA"/>
    <w:rsid w:val="003723B5"/>
    <w:rsid w:val="00372899"/>
    <w:rsid w:val="0037545E"/>
    <w:rsid w:val="003757DF"/>
    <w:rsid w:val="00377A1A"/>
    <w:rsid w:val="0038099A"/>
    <w:rsid w:val="00380F9A"/>
    <w:rsid w:val="00381646"/>
    <w:rsid w:val="00381853"/>
    <w:rsid w:val="00381B19"/>
    <w:rsid w:val="0038292A"/>
    <w:rsid w:val="00384E2F"/>
    <w:rsid w:val="0038552C"/>
    <w:rsid w:val="003859EB"/>
    <w:rsid w:val="0038649E"/>
    <w:rsid w:val="00387179"/>
    <w:rsid w:val="0039249C"/>
    <w:rsid w:val="00395C74"/>
    <w:rsid w:val="0039632C"/>
    <w:rsid w:val="00396FD2"/>
    <w:rsid w:val="003A01D2"/>
    <w:rsid w:val="003A1F0E"/>
    <w:rsid w:val="003A2211"/>
    <w:rsid w:val="003A3137"/>
    <w:rsid w:val="003A34F0"/>
    <w:rsid w:val="003A72F8"/>
    <w:rsid w:val="003B00AC"/>
    <w:rsid w:val="003B0232"/>
    <w:rsid w:val="003B419F"/>
    <w:rsid w:val="003B4F33"/>
    <w:rsid w:val="003B6650"/>
    <w:rsid w:val="003B6D8F"/>
    <w:rsid w:val="003B7447"/>
    <w:rsid w:val="003C05FC"/>
    <w:rsid w:val="003C07CB"/>
    <w:rsid w:val="003C11C9"/>
    <w:rsid w:val="003C2520"/>
    <w:rsid w:val="003C296E"/>
    <w:rsid w:val="003C3361"/>
    <w:rsid w:val="003C4A3D"/>
    <w:rsid w:val="003C6CE1"/>
    <w:rsid w:val="003D124D"/>
    <w:rsid w:val="003D3F51"/>
    <w:rsid w:val="003D3F52"/>
    <w:rsid w:val="003D455D"/>
    <w:rsid w:val="003D56A0"/>
    <w:rsid w:val="003E0721"/>
    <w:rsid w:val="003E231B"/>
    <w:rsid w:val="003E4639"/>
    <w:rsid w:val="003E49AF"/>
    <w:rsid w:val="003E4B7F"/>
    <w:rsid w:val="003E5524"/>
    <w:rsid w:val="003E57E5"/>
    <w:rsid w:val="003E5C22"/>
    <w:rsid w:val="003F14F2"/>
    <w:rsid w:val="003F24DC"/>
    <w:rsid w:val="003F2E96"/>
    <w:rsid w:val="003F5DC8"/>
    <w:rsid w:val="003F5EBB"/>
    <w:rsid w:val="003F7EA5"/>
    <w:rsid w:val="004009FD"/>
    <w:rsid w:val="00406C82"/>
    <w:rsid w:val="00410159"/>
    <w:rsid w:val="004107BE"/>
    <w:rsid w:val="00410895"/>
    <w:rsid w:val="00413188"/>
    <w:rsid w:val="00413800"/>
    <w:rsid w:val="00414214"/>
    <w:rsid w:val="00414E4C"/>
    <w:rsid w:val="004153C4"/>
    <w:rsid w:val="00415480"/>
    <w:rsid w:val="0041602D"/>
    <w:rsid w:val="004165AB"/>
    <w:rsid w:val="00417FA0"/>
    <w:rsid w:val="00420E4B"/>
    <w:rsid w:val="00426836"/>
    <w:rsid w:val="004268D8"/>
    <w:rsid w:val="00427F54"/>
    <w:rsid w:val="00430E82"/>
    <w:rsid w:val="00431B24"/>
    <w:rsid w:val="00432A7F"/>
    <w:rsid w:val="00434B32"/>
    <w:rsid w:val="00437D1F"/>
    <w:rsid w:val="00441851"/>
    <w:rsid w:val="00443706"/>
    <w:rsid w:val="0044445A"/>
    <w:rsid w:val="004449E0"/>
    <w:rsid w:val="00447E13"/>
    <w:rsid w:val="00451544"/>
    <w:rsid w:val="00452C66"/>
    <w:rsid w:val="00454ED7"/>
    <w:rsid w:val="004605D7"/>
    <w:rsid w:val="0046098A"/>
    <w:rsid w:val="0046163F"/>
    <w:rsid w:val="00462CB3"/>
    <w:rsid w:val="00463376"/>
    <w:rsid w:val="004643EA"/>
    <w:rsid w:val="004665C9"/>
    <w:rsid w:val="00466779"/>
    <w:rsid w:val="00467989"/>
    <w:rsid w:val="00467DA2"/>
    <w:rsid w:val="004702D6"/>
    <w:rsid w:val="00470DFB"/>
    <w:rsid w:val="00471633"/>
    <w:rsid w:val="00471ECA"/>
    <w:rsid w:val="00472818"/>
    <w:rsid w:val="00475669"/>
    <w:rsid w:val="0047642E"/>
    <w:rsid w:val="00480EE4"/>
    <w:rsid w:val="004816C5"/>
    <w:rsid w:val="00481CAB"/>
    <w:rsid w:val="0048205B"/>
    <w:rsid w:val="004826F3"/>
    <w:rsid w:val="00482829"/>
    <w:rsid w:val="0048442F"/>
    <w:rsid w:val="0048444B"/>
    <w:rsid w:val="0048641F"/>
    <w:rsid w:val="004872B7"/>
    <w:rsid w:val="00490111"/>
    <w:rsid w:val="00493399"/>
    <w:rsid w:val="00493424"/>
    <w:rsid w:val="0049389A"/>
    <w:rsid w:val="004961BB"/>
    <w:rsid w:val="004966C8"/>
    <w:rsid w:val="004978E0"/>
    <w:rsid w:val="004A01C2"/>
    <w:rsid w:val="004A056C"/>
    <w:rsid w:val="004A1857"/>
    <w:rsid w:val="004A1CC7"/>
    <w:rsid w:val="004A45B3"/>
    <w:rsid w:val="004A6718"/>
    <w:rsid w:val="004B1B70"/>
    <w:rsid w:val="004B1FBD"/>
    <w:rsid w:val="004B24A4"/>
    <w:rsid w:val="004B3A97"/>
    <w:rsid w:val="004B6102"/>
    <w:rsid w:val="004B6219"/>
    <w:rsid w:val="004B638E"/>
    <w:rsid w:val="004B6860"/>
    <w:rsid w:val="004B6D7F"/>
    <w:rsid w:val="004C6226"/>
    <w:rsid w:val="004C77A7"/>
    <w:rsid w:val="004D194A"/>
    <w:rsid w:val="004D198A"/>
    <w:rsid w:val="004D3337"/>
    <w:rsid w:val="004D573E"/>
    <w:rsid w:val="004D7C2F"/>
    <w:rsid w:val="004E0C32"/>
    <w:rsid w:val="004E1094"/>
    <w:rsid w:val="004E35FC"/>
    <w:rsid w:val="004E4AA2"/>
    <w:rsid w:val="004E63CD"/>
    <w:rsid w:val="004E6486"/>
    <w:rsid w:val="004E6A88"/>
    <w:rsid w:val="004E6D0F"/>
    <w:rsid w:val="004E7F3C"/>
    <w:rsid w:val="004F390C"/>
    <w:rsid w:val="004F4744"/>
    <w:rsid w:val="004F7225"/>
    <w:rsid w:val="005023F0"/>
    <w:rsid w:val="005065B1"/>
    <w:rsid w:val="00507129"/>
    <w:rsid w:val="00507DB7"/>
    <w:rsid w:val="0051160D"/>
    <w:rsid w:val="005140B3"/>
    <w:rsid w:val="0051467E"/>
    <w:rsid w:val="00514E4F"/>
    <w:rsid w:val="00515460"/>
    <w:rsid w:val="0051761D"/>
    <w:rsid w:val="00522A62"/>
    <w:rsid w:val="005241B3"/>
    <w:rsid w:val="005241D9"/>
    <w:rsid w:val="005249E0"/>
    <w:rsid w:val="005261C6"/>
    <w:rsid w:val="00526ABE"/>
    <w:rsid w:val="005275F6"/>
    <w:rsid w:val="00530041"/>
    <w:rsid w:val="00531651"/>
    <w:rsid w:val="00532910"/>
    <w:rsid w:val="00534113"/>
    <w:rsid w:val="00534791"/>
    <w:rsid w:val="00535EA5"/>
    <w:rsid w:val="00536D58"/>
    <w:rsid w:val="00537F03"/>
    <w:rsid w:val="00540ECE"/>
    <w:rsid w:val="005415A9"/>
    <w:rsid w:val="00545CD7"/>
    <w:rsid w:val="00546081"/>
    <w:rsid w:val="00547C51"/>
    <w:rsid w:val="0055047D"/>
    <w:rsid w:val="00550723"/>
    <w:rsid w:val="00553861"/>
    <w:rsid w:val="00556471"/>
    <w:rsid w:val="00557C95"/>
    <w:rsid w:val="00562A4C"/>
    <w:rsid w:val="00565935"/>
    <w:rsid w:val="0056650B"/>
    <w:rsid w:val="00566FAF"/>
    <w:rsid w:val="005675F7"/>
    <w:rsid w:val="0056761C"/>
    <w:rsid w:val="00567785"/>
    <w:rsid w:val="00570B67"/>
    <w:rsid w:val="00572858"/>
    <w:rsid w:val="005732BF"/>
    <w:rsid w:val="0057373C"/>
    <w:rsid w:val="00573B09"/>
    <w:rsid w:val="00574758"/>
    <w:rsid w:val="00575611"/>
    <w:rsid w:val="00576164"/>
    <w:rsid w:val="00580878"/>
    <w:rsid w:val="00581E29"/>
    <w:rsid w:val="00582354"/>
    <w:rsid w:val="00583047"/>
    <w:rsid w:val="005838DA"/>
    <w:rsid w:val="00583DCE"/>
    <w:rsid w:val="00584467"/>
    <w:rsid w:val="00584822"/>
    <w:rsid w:val="00585EB4"/>
    <w:rsid w:val="00586527"/>
    <w:rsid w:val="00586D82"/>
    <w:rsid w:val="005878C6"/>
    <w:rsid w:val="00591219"/>
    <w:rsid w:val="00593A56"/>
    <w:rsid w:val="00593E3F"/>
    <w:rsid w:val="005959E5"/>
    <w:rsid w:val="005A10FB"/>
    <w:rsid w:val="005A5BB7"/>
    <w:rsid w:val="005A5D12"/>
    <w:rsid w:val="005A75E9"/>
    <w:rsid w:val="005A7752"/>
    <w:rsid w:val="005B0446"/>
    <w:rsid w:val="005B0AB5"/>
    <w:rsid w:val="005B1842"/>
    <w:rsid w:val="005B2481"/>
    <w:rsid w:val="005B2B08"/>
    <w:rsid w:val="005B41B9"/>
    <w:rsid w:val="005C0D49"/>
    <w:rsid w:val="005C1F3D"/>
    <w:rsid w:val="005C30D2"/>
    <w:rsid w:val="005D00E1"/>
    <w:rsid w:val="005D0554"/>
    <w:rsid w:val="005D4B32"/>
    <w:rsid w:val="005D6240"/>
    <w:rsid w:val="005D668A"/>
    <w:rsid w:val="005D7192"/>
    <w:rsid w:val="005D74B2"/>
    <w:rsid w:val="005E69BF"/>
    <w:rsid w:val="005E7FB0"/>
    <w:rsid w:val="005F01CC"/>
    <w:rsid w:val="005F020F"/>
    <w:rsid w:val="005F030A"/>
    <w:rsid w:val="005F044A"/>
    <w:rsid w:val="005F20AB"/>
    <w:rsid w:val="005F22FD"/>
    <w:rsid w:val="005F52C9"/>
    <w:rsid w:val="005F6145"/>
    <w:rsid w:val="005F7018"/>
    <w:rsid w:val="00600550"/>
    <w:rsid w:val="006018DD"/>
    <w:rsid w:val="006022BB"/>
    <w:rsid w:val="006023B5"/>
    <w:rsid w:val="00604105"/>
    <w:rsid w:val="006048C9"/>
    <w:rsid w:val="0061240A"/>
    <w:rsid w:val="0061316F"/>
    <w:rsid w:val="00613A88"/>
    <w:rsid w:val="00613C67"/>
    <w:rsid w:val="006141C4"/>
    <w:rsid w:val="00617FC6"/>
    <w:rsid w:val="00621B6F"/>
    <w:rsid w:val="00621C0A"/>
    <w:rsid w:val="00623743"/>
    <w:rsid w:val="006243E4"/>
    <w:rsid w:val="00625916"/>
    <w:rsid w:val="00627C3A"/>
    <w:rsid w:val="00630EB3"/>
    <w:rsid w:val="00631121"/>
    <w:rsid w:val="00631B5A"/>
    <w:rsid w:val="006341D5"/>
    <w:rsid w:val="006349C2"/>
    <w:rsid w:val="0063679F"/>
    <w:rsid w:val="00636901"/>
    <w:rsid w:val="006369CB"/>
    <w:rsid w:val="00637B97"/>
    <w:rsid w:val="00642E84"/>
    <w:rsid w:val="00643C04"/>
    <w:rsid w:val="006454BC"/>
    <w:rsid w:val="00646EB5"/>
    <w:rsid w:val="00651444"/>
    <w:rsid w:val="00652F22"/>
    <w:rsid w:val="00653424"/>
    <w:rsid w:val="00655CCA"/>
    <w:rsid w:val="00657950"/>
    <w:rsid w:val="00660784"/>
    <w:rsid w:val="00661146"/>
    <w:rsid w:val="00662407"/>
    <w:rsid w:val="00663BF6"/>
    <w:rsid w:val="006705BD"/>
    <w:rsid w:val="00673AA4"/>
    <w:rsid w:val="006746AA"/>
    <w:rsid w:val="0067558B"/>
    <w:rsid w:val="00675B99"/>
    <w:rsid w:val="00675C64"/>
    <w:rsid w:val="00675D75"/>
    <w:rsid w:val="0067632F"/>
    <w:rsid w:val="00676E64"/>
    <w:rsid w:val="006770E5"/>
    <w:rsid w:val="00677A9A"/>
    <w:rsid w:val="00682A90"/>
    <w:rsid w:val="00684A05"/>
    <w:rsid w:val="0068532E"/>
    <w:rsid w:val="00685889"/>
    <w:rsid w:val="00686535"/>
    <w:rsid w:val="0068739B"/>
    <w:rsid w:val="00690259"/>
    <w:rsid w:val="00691016"/>
    <w:rsid w:val="00691B1C"/>
    <w:rsid w:val="00692934"/>
    <w:rsid w:val="00692D20"/>
    <w:rsid w:val="00693C41"/>
    <w:rsid w:val="00694802"/>
    <w:rsid w:val="00694FB3"/>
    <w:rsid w:val="006A18AF"/>
    <w:rsid w:val="006A2D5E"/>
    <w:rsid w:val="006A3685"/>
    <w:rsid w:val="006A70D0"/>
    <w:rsid w:val="006B3A07"/>
    <w:rsid w:val="006B4AC2"/>
    <w:rsid w:val="006B4B88"/>
    <w:rsid w:val="006B600D"/>
    <w:rsid w:val="006B793A"/>
    <w:rsid w:val="006B7ACC"/>
    <w:rsid w:val="006B7B9F"/>
    <w:rsid w:val="006C0148"/>
    <w:rsid w:val="006C2680"/>
    <w:rsid w:val="006C2AD3"/>
    <w:rsid w:val="006C46E7"/>
    <w:rsid w:val="006C5674"/>
    <w:rsid w:val="006C75BD"/>
    <w:rsid w:val="006C771F"/>
    <w:rsid w:val="006C7A49"/>
    <w:rsid w:val="006C7EE7"/>
    <w:rsid w:val="006D184D"/>
    <w:rsid w:val="006D33B6"/>
    <w:rsid w:val="006D5E74"/>
    <w:rsid w:val="006D698A"/>
    <w:rsid w:val="006D6C70"/>
    <w:rsid w:val="006D71FB"/>
    <w:rsid w:val="006E08BC"/>
    <w:rsid w:val="006E1DCE"/>
    <w:rsid w:val="006E26EF"/>
    <w:rsid w:val="006E4699"/>
    <w:rsid w:val="006E6176"/>
    <w:rsid w:val="006E6918"/>
    <w:rsid w:val="006E741D"/>
    <w:rsid w:val="006F350D"/>
    <w:rsid w:val="006F3DA4"/>
    <w:rsid w:val="006F4C77"/>
    <w:rsid w:val="006F5565"/>
    <w:rsid w:val="006F73F6"/>
    <w:rsid w:val="006F7AFD"/>
    <w:rsid w:val="00700B40"/>
    <w:rsid w:val="00703B8F"/>
    <w:rsid w:val="00704948"/>
    <w:rsid w:val="00707E27"/>
    <w:rsid w:val="00711434"/>
    <w:rsid w:val="00711BB4"/>
    <w:rsid w:val="007123DA"/>
    <w:rsid w:val="0071492C"/>
    <w:rsid w:val="00717189"/>
    <w:rsid w:val="007224E0"/>
    <w:rsid w:val="0072367A"/>
    <w:rsid w:val="0072402B"/>
    <w:rsid w:val="0072470B"/>
    <w:rsid w:val="0072694D"/>
    <w:rsid w:val="00726A66"/>
    <w:rsid w:val="00731F1C"/>
    <w:rsid w:val="007340A7"/>
    <w:rsid w:val="00734436"/>
    <w:rsid w:val="00734E5A"/>
    <w:rsid w:val="007351E2"/>
    <w:rsid w:val="00736709"/>
    <w:rsid w:val="00740131"/>
    <w:rsid w:val="007407AA"/>
    <w:rsid w:val="0074113C"/>
    <w:rsid w:val="00742184"/>
    <w:rsid w:val="007422DE"/>
    <w:rsid w:val="00742CAD"/>
    <w:rsid w:val="00746B8F"/>
    <w:rsid w:val="00746ED8"/>
    <w:rsid w:val="00747CCC"/>
    <w:rsid w:val="00750E17"/>
    <w:rsid w:val="00752BC1"/>
    <w:rsid w:val="007540FA"/>
    <w:rsid w:val="00755E2A"/>
    <w:rsid w:val="007569D4"/>
    <w:rsid w:val="00757143"/>
    <w:rsid w:val="007604D7"/>
    <w:rsid w:val="00760A16"/>
    <w:rsid w:val="00762A07"/>
    <w:rsid w:val="00763A28"/>
    <w:rsid w:val="007655B1"/>
    <w:rsid w:val="00766129"/>
    <w:rsid w:val="00770B48"/>
    <w:rsid w:val="007725FD"/>
    <w:rsid w:val="00773BFD"/>
    <w:rsid w:val="00775CF8"/>
    <w:rsid w:val="007766E6"/>
    <w:rsid w:val="00777F3B"/>
    <w:rsid w:val="00780B43"/>
    <w:rsid w:val="00780EEE"/>
    <w:rsid w:val="00783374"/>
    <w:rsid w:val="00783E2D"/>
    <w:rsid w:val="007842C1"/>
    <w:rsid w:val="007845CA"/>
    <w:rsid w:val="007909FC"/>
    <w:rsid w:val="00791C72"/>
    <w:rsid w:val="007922F8"/>
    <w:rsid w:val="007935B9"/>
    <w:rsid w:val="0079471E"/>
    <w:rsid w:val="007A4A99"/>
    <w:rsid w:val="007A4C1D"/>
    <w:rsid w:val="007A65C6"/>
    <w:rsid w:val="007B74A1"/>
    <w:rsid w:val="007C04F7"/>
    <w:rsid w:val="007C0A63"/>
    <w:rsid w:val="007C1262"/>
    <w:rsid w:val="007C232A"/>
    <w:rsid w:val="007C4BB2"/>
    <w:rsid w:val="007C5127"/>
    <w:rsid w:val="007C6A24"/>
    <w:rsid w:val="007C709C"/>
    <w:rsid w:val="007C7E09"/>
    <w:rsid w:val="007D03A4"/>
    <w:rsid w:val="007D22B9"/>
    <w:rsid w:val="007D2512"/>
    <w:rsid w:val="007D2F68"/>
    <w:rsid w:val="007D52F7"/>
    <w:rsid w:val="007D6149"/>
    <w:rsid w:val="007D6BCB"/>
    <w:rsid w:val="007D7F59"/>
    <w:rsid w:val="007E1FDD"/>
    <w:rsid w:val="007E5536"/>
    <w:rsid w:val="007E6280"/>
    <w:rsid w:val="007E7A56"/>
    <w:rsid w:val="007F03F2"/>
    <w:rsid w:val="007F1251"/>
    <w:rsid w:val="007F212B"/>
    <w:rsid w:val="007F4A48"/>
    <w:rsid w:val="007F6308"/>
    <w:rsid w:val="008006BD"/>
    <w:rsid w:val="00810E12"/>
    <w:rsid w:val="00811FE5"/>
    <w:rsid w:val="008162A6"/>
    <w:rsid w:val="00820FDE"/>
    <w:rsid w:val="00821CE5"/>
    <w:rsid w:val="008231AA"/>
    <w:rsid w:val="008238EB"/>
    <w:rsid w:val="0082410A"/>
    <w:rsid w:val="008267BF"/>
    <w:rsid w:val="00831927"/>
    <w:rsid w:val="00835E58"/>
    <w:rsid w:val="008362E2"/>
    <w:rsid w:val="0083636C"/>
    <w:rsid w:val="008365F8"/>
    <w:rsid w:val="00837CD5"/>
    <w:rsid w:val="008429C5"/>
    <w:rsid w:val="00844070"/>
    <w:rsid w:val="0084468A"/>
    <w:rsid w:val="008463DF"/>
    <w:rsid w:val="00850F8F"/>
    <w:rsid w:val="008511AD"/>
    <w:rsid w:val="00853621"/>
    <w:rsid w:val="008539D4"/>
    <w:rsid w:val="00853A38"/>
    <w:rsid w:val="008542B4"/>
    <w:rsid w:val="008553FE"/>
    <w:rsid w:val="008560A7"/>
    <w:rsid w:val="0085634F"/>
    <w:rsid w:val="0086045F"/>
    <w:rsid w:val="00860EF0"/>
    <w:rsid w:val="00860FE2"/>
    <w:rsid w:val="00861CC2"/>
    <w:rsid w:val="00864248"/>
    <w:rsid w:val="008654F1"/>
    <w:rsid w:val="00872AFD"/>
    <w:rsid w:val="00875182"/>
    <w:rsid w:val="00875772"/>
    <w:rsid w:val="00875A80"/>
    <w:rsid w:val="00875BC0"/>
    <w:rsid w:val="00876FD6"/>
    <w:rsid w:val="00880446"/>
    <w:rsid w:val="0088045F"/>
    <w:rsid w:val="008807F3"/>
    <w:rsid w:val="00881DAD"/>
    <w:rsid w:val="008827AA"/>
    <w:rsid w:val="008865EC"/>
    <w:rsid w:val="00886730"/>
    <w:rsid w:val="00887D98"/>
    <w:rsid w:val="00890A14"/>
    <w:rsid w:val="00891D08"/>
    <w:rsid w:val="008934DB"/>
    <w:rsid w:val="00894ADA"/>
    <w:rsid w:val="00895AC1"/>
    <w:rsid w:val="008966BD"/>
    <w:rsid w:val="00896DCB"/>
    <w:rsid w:val="00897875"/>
    <w:rsid w:val="008A3942"/>
    <w:rsid w:val="008A4D52"/>
    <w:rsid w:val="008B0236"/>
    <w:rsid w:val="008B28CF"/>
    <w:rsid w:val="008B416A"/>
    <w:rsid w:val="008B56F9"/>
    <w:rsid w:val="008C2607"/>
    <w:rsid w:val="008C39AE"/>
    <w:rsid w:val="008C4164"/>
    <w:rsid w:val="008C4338"/>
    <w:rsid w:val="008C4711"/>
    <w:rsid w:val="008C5F3F"/>
    <w:rsid w:val="008C6391"/>
    <w:rsid w:val="008C7150"/>
    <w:rsid w:val="008D0279"/>
    <w:rsid w:val="008D06B0"/>
    <w:rsid w:val="008D13FB"/>
    <w:rsid w:val="008D2270"/>
    <w:rsid w:val="008D5EF3"/>
    <w:rsid w:val="008E052E"/>
    <w:rsid w:val="008E1D70"/>
    <w:rsid w:val="008E1E14"/>
    <w:rsid w:val="008E2571"/>
    <w:rsid w:val="008E28E5"/>
    <w:rsid w:val="008E3B57"/>
    <w:rsid w:val="008E6817"/>
    <w:rsid w:val="008E75C3"/>
    <w:rsid w:val="008F0618"/>
    <w:rsid w:val="008F0A74"/>
    <w:rsid w:val="008F2AFF"/>
    <w:rsid w:val="008F3613"/>
    <w:rsid w:val="008F3930"/>
    <w:rsid w:val="008F42A4"/>
    <w:rsid w:val="008F4779"/>
    <w:rsid w:val="008F5470"/>
    <w:rsid w:val="008F5CF8"/>
    <w:rsid w:val="008F5EDF"/>
    <w:rsid w:val="009045A2"/>
    <w:rsid w:val="0090482D"/>
    <w:rsid w:val="0090488C"/>
    <w:rsid w:val="00905B7D"/>
    <w:rsid w:val="00907B74"/>
    <w:rsid w:val="009100BD"/>
    <w:rsid w:val="009137C1"/>
    <w:rsid w:val="0091775E"/>
    <w:rsid w:val="00920D79"/>
    <w:rsid w:val="0092112F"/>
    <w:rsid w:val="00922F0C"/>
    <w:rsid w:val="00926575"/>
    <w:rsid w:val="00927C6A"/>
    <w:rsid w:val="0093098B"/>
    <w:rsid w:val="00935943"/>
    <w:rsid w:val="009410F2"/>
    <w:rsid w:val="009412D0"/>
    <w:rsid w:val="009422CF"/>
    <w:rsid w:val="00944518"/>
    <w:rsid w:val="0094541B"/>
    <w:rsid w:val="00945B03"/>
    <w:rsid w:val="009471E6"/>
    <w:rsid w:val="00950469"/>
    <w:rsid w:val="00950CA4"/>
    <w:rsid w:val="00951146"/>
    <w:rsid w:val="009547D9"/>
    <w:rsid w:val="00954AC2"/>
    <w:rsid w:val="0095701D"/>
    <w:rsid w:val="009601F8"/>
    <w:rsid w:val="0096090B"/>
    <w:rsid w:val="0096117F"/>
    <w:rsid w:val="009614CD"/>
    <w:rsid w:val="00962354"/>
    <w:rsid w:val="00962648"/>
    <w:rsid w:val="00964294"/>
    <w:rsid w:val="0096570A"/>
    <w:rsid w:val="009659E5"/>
    <w:rsid w:val="00966523"/>
    <w:rsid w:val="0096673C"/>
    <w:rsid w:val="009704A4"/>
    <w:rsid w:val="009707B3"/>
    <w:rsid w:val="0097226C"/>
    <w:rsid w:val="0097281C"/>
    <w:rsid w:val="009738EA"/>
    <w:rsid w:val="00974FEF"/>
    <w:rsid w:val="009761DE"/>
    <w:rsid w:val="00980103"/>
    <w:rsid w:val="00982121"/>
    <w:rsid w:val="0098297B"/>
    <w:rsid w:val="00983B50"/>
    <w:rsid w:val="00983B6A"/>
    <w:rsid w:val="00984F58"/>
    <w:rsid w:val="00987821"/>
    <w:rsid w:val="00987A98"/>
    <w:rsid w:val="00987A9F"/>
    <w:rsid w:val="0099020B"/>
    <w:rsid w:val="00991694"/>
    <w:rsid w:val="009925D1"/>
    <w:rsid w:val="00994D00"/>
    <w:rsid w:val="00996E81"/>
    <w:rsid w:val="009A11A5"/>
    <w:rsid w:val="009A59CE"/>
    <w:rsid w:val="009B06DD"/>
    <w:rsid w:val="009B0FF5"/>
    <w:rsid w:val="009B1BB2"/>
    <w:rsid w:val="009B26CB"/>
    <w:rsid w:val="009B28E1"/>
    <w:rsid w:val="009B5FC6"/>
    <w:rsid w:val="009B65BA"/>
    <w:rsid w:val="009B7D55"/>
    <w:rsid w:val="009C6874"/>
    <w:rsid w:val="009C69E4"/>
    <w:rsid w:val="009C7375"/>
    <w:rsid w:val="009D0643"/>
    <w:rsid w:val="009D2281"/>
    <w:rsid w:val="009D27D7"/>
    <w:rsid w:val="009D29DC"/>
    <w:rsid w:val="009D2F2B"/>
    <w:rsid w:val="009D322D"/>
    <w:rsid w:val="009D48F7"/>
    <w:rsid w:val="009D4CB7"/>
    <w:rsid w:val="009D7BB5"/>
    <w:rsid w:val="009E0C47"/>
    <w:rsid w:val="009E33FA"/>
    <w:rsid w:val="009E58C8"/>
    <w:rsid w:val="009F2C75"/>
    <w:rsid w:val="009F4347"/>
    <w:rsid w:val="009F520D"/>
    <w:rsid w:val="009F7DC3"/>
    <w:rsid w:val="00A004A0"/>
    <w:rsid w:val="00A05605"/>
    <w:rsid w:val="00A063A5"/>
    <w:rsid w:val="00A07068"/>
    <w:rsid w:val="00A104FE"/>
    <w:rsid w:val="00A118C6"/>
    <w:rsid w:val="00A11DB0"/>
    <w:rsid w:val="00A13119"/>
    <w:rsid w:val="00A15DE1"/>
    <w:rsid w:val="00A17524"/>
    <w:rsid w:val="00A17F1E"/>
    <w:rsid w:val="00A208A0"/>
    <w:rsid w:val="00A2184D"/>
    <w:rsid w:val="00A229C2"/>
    <w:rsid w:val="00A22DF7"/>
    <w:rsid w:val="00A248A3"/>
    <w:rsid w:val="00A24C0E"/>
    <w:rsid w:val="00A25EC9"/>
    <w:rsid w:val="00A312E6"/>
    <w:rsid w:val="00A31D5C"/>
    <w:rsid w:val="00A34AC8"/>
    <w:rsid w:val="00A35DAB"/>
    <w:rsid w:val="00A36229"/>
    <w:rsid w:val="00A37255"/>
    <w:rsid w:val="00A3748B"/>
    <w:rsid w:val="00A41112"/>
    <w:rsid w:val="00A41241"/>
    <w:rsid w:val="00A42C06"/>
    <w:rsid w:val="00A45634"/>
    <w:rsid w:val="00A46D46"/>
    <w:rsid w:val="00A47314"/>
    <w:rsid w:val="00A50DFC"/>
    <w:rsid w:val="00A5179B"/>
    <w:rsid w:val="00A5250C"/>
    <w:rsid w:val="00A52924"/>
    <w:rsid w:val="00A53349"/>
    <w:rsid w:val="00A557D7"/>
    <w:rsid w:val="00A5713C"/>
    <w:rsid w:val="00A571FE"/>
    <w:rsid w:val="00A61FDF"/>
    <w:rsid w:val="00A646F8"/>
    <w:rsid w:val="00A70CD5"/>
    <w:rsid w:val="00A71A25"/>
    <w:rsid w:val="00A73092"/>
    <w:rsid w:val="00A75D3D"/>
    <w:rsid w:val="00A769AB"/>
    <w:rsid w:val="00A76B79"/>
    <w:rsid w:val="00A7731E"/>
    <w:rsid w:val="00A77E62"/>
    <w:rsid w:val="00A80207"/>
    <w:rsid w:val="00A8042C"/>
    <w:rsid w:val="00A80B24"/>
    <w:rsid w:val="00A80C09"/>
    <w:rsid w:val="00A81149"/>
    <w:rsid w:val="00A8328E"/>
    <w:rsid w:val="00A83837"/>
    <w:rsid w:val="00A872BB"/>
    <w:rsid w:val="00A877DB"/>
    <w:rsid w:val="00A904B2"/>
    <w:rsid w:val="00A90D73"/>
    <w:rsid w:val="00A9255D"/>
    <w:rsid w:val="00A93C24"/>
    <w:rsid w:val="00A94F44"/>
    <w:rsid w:val="00A95C1D"/>
    <w:rsid w:val="00A96AFC"/>
    <w:rsid w:val="00A97C15"/>
    <w:rsid w:val="00AA1B1C"/>
    <w:rsid w:val="00AA1EAC"/>
    <w:rsid w:val="00AA2164"/>
    <w:rsid w:val="00AA286B"/>
    <w:rsid w:val="00AA39CD"/>
    <w:rsid w:val="00AA3D8D"/>
    <w:rsid w:val="00AA516D"/>
    <w:rsid w:val="00AA6048"/>
    <w:rsid w:val="00AA606A"/>
    <w:rsid w:val="00AA70CA"/>
    <w:rsid w:val="00AB0348"/>
    <w:rsid w:val="00AB0F11"/>
    <w:rsid w:val="00AB112B"/>
    <w:rsid w:val="00AB1B6C"/>
    <w:rsid w:val="00AB1F40"/>
    <w:rsid w:val="00AB4478"/>
    <w:rsid w:val="00AB6384"/>
    <w:rsid w:val="00AC1A58"/>
    <w:rsid w:val="00AC1D46"/>
    <w:rsid w:val="00AC22DA"/>
    <w:rsid w:val="00AC234D"/>
    <w:rsid w:val="00AC410E"/>
    <w:rsid w:val="00AC47F5"/>
    <w:rsid w:val="00AC4C7E"/>
    <w:rsid w:val="00AC5C47"/>
    <w:rsid w:val="00AC6504"/>
    <w:rsid w:val="00AC6F10"/>
    <w:rsid w:val="00AC7192"/>
    <w:rsid w:val="00AC777D"/>
    <w:rsid w:val="00AD001F"/>
    <w:rsid w:val="00AD16FC"/>
    <w:rsid w:val="00AD4BEC"/>
    <w:rsid w:val="00AD55AC"/>
    <w:rsid w:val="00AD5EAB"/>
    <w:rsid w:val="00AD6299"/>
    <w:rsid w:val="00AD6F7C"/>
    <w:rsid w:val="00AD7426"/>
    <w:rsid w:val="00AD7FCA"/>
    <w:rsid w:val="00AD7FE4"/>
    <w:rsid w:val="00AE17C9"/>
    <w:rsid w:val="00AE276B"/>
    <w:rsid w:val="00AE3F39"/>
    <w:rsid w:val="00AE5BAE"/>
    <w:rsid w:val="00AE5E44"/>
    <w:rsid w:val="00AE647E"/>
    <w:rsid w:val="00AF01C9"/>
    <w:rsid w:val="00AF1F7B"/>
    <w:rsid w:val="00AF2A9C"/>
    <w:rsid w:val="00AF401B"/>
    <w:rsid w:val="00AF50CF"/>
    <w:rsid w:val="00AF5EEC"/>
    <w:rsid w:val="00AF79AD"/>
    <w:rsid w:val="00B017C7"/>
    <w:rsid w:val="00B019EC"/>
    <w:rsid w:val="00B05798"/>
    <w:rsid w:val="00B06149"/>
    <w:rsid w:val="00B10E35"/>
    <w:rsid w:val="00B110D0"/>
    <w:rsid w:val="00B11358"/>
    <w:rsid w:val="00B11786"/>
    <w:rsid w:val="00B171DC"/>
    <w:rsid w:val="00B1756B"/>
    <w:rsid w:val="00B21C2A"/>
    <w:rsid w:val="00B239C7"/>
    <w:rsid w:val="00B240AE"/>
    <w:rsid w:val="00B26242"/>
    <w:rsid w:val="00B26844"/>
    <w:rsid w:val="00B27D18"/>
    <w:rsid w:val="00B30598"/>
    <w:rsid w:val="00B30E3F"/>
    <w:rsid w:val="00B31182"/>
    <w:rsid w:val="00B31EFF"/>
    <w:rsid w:val="00B34163"/>
    <w:rsid w:val="00B36596"/>
    <w:rsid w:val="00B37FD6"/>
    <w:rsid w:val="00B40AE0"/>
    <w:rsid w:val="00B424E0"/>
    <w:rsid w:val="00B42720"/>
    <w:rsid w:val="00B43717"/>
    <w:rsid w:val="00B44C00"/>
    <w:rsid w:val="00B4527A"/>
    <w:rsid w:val="00B46BCB"/>
    <w:rsid w:val="00B5167A"/>
    <w:rsid w:val="00B53279"/>
    <w:rsid w:val="00B60323"/>
    <w:rsid w:val="00B60747"/>
    <w:rsid w:val="00B61FF5"/>
    <w:rsid w:val="00B64F03"/>
    <w:rsid w:val="00B665F0"/>
    <w:rsid w:val="00B66830"/>
    <w:rsid w:val="00B7307F"/>
    <w:rsid w:val="00B82077"/>
    <w:rsid w:val="00B82151"/>
    <w:rsid w:val="00B82E67"/>
    <w:rsid w:val="00B8569D"/>
    <w:rsid w:val="00B90171"/>
    <w:rsid w:val="00B915A6"/>
    <w:rsid w:val="00B931C6"/>
    <w:rsid w:val="00B979A8"/>
    <w:rsid w:val="00BA3072"/>
    <w:rsid w:val="00BA430C"/>
    <w:rsid w:val="00BA5A72"/>
    <w:rsid w:val="00BB0C38"/>
    <w:rsid w:val="00BB29EC"/>
    <w:rsid w:val="00BB32B3"/>
    <w:rsid w:val="00BB5F15"/>
    <w:rsid w:val="00BB69FA"/>
    <w:rsid w:val="00BC0326"/>
    <w:rsid w:val="00BC2A5F"/>
    <w:rsid w:val="00BC3A62"/>
    <w:rsid w:val="00BC4E71"/>
    <w:rsid w:val="00BC578B"/>
    <w:rsid w:val="00BC5D86"/>
    <w:rsid w:val="00BC7C41"/>
    <w:rsid w:val="00BD0497"/>
    <w:rsid w:val="00BD124E"/>
    <w:rsid w:val="00BD1778"/>
    <w:rsid w:val="00BD1A48"/>
    <w:rsid w:val="00BD1F33"/>
    <w:rsid w:val="00BD213D"/>
    <w:rsid w:val="00BD28D4"/>
    <w:rsid w:val="00BD4C02"/>
    <w:rsid w:val="00BD6302"/>
    <w:rsid w:val="00BD72B4"/>
    <w:rsid w:val="00BE0F9E"/>
    <w:rsid w:val="00BE165D"/>
    <w:rsid w:val="00BE1A28"/>
    <w:rsid w:val="00BE2AFB"/>
    <w:rsid w:val="00BE38BE"/>
    <w:rsid w:val="00BE3BAD"/>
    <w:rsid w:val="00BE3BB8"/>
    <w:rsid w:val="00BE4D1D"/>
    <w:rsid w:val="00BE57EF"/>
    <w:rsid w:val="00BE7D97"/>
    <w:rsid w:val="00BF0F29"/>
    <w:rsid w:val="00BF445C"/>
    <w:rsid w:val="00BF4BD8"/>
    <w:rsid w:val="00BF4D5B"/>
    <w:rsid w:val="00BF684C"/>
    <w:rsid w:val="00C01C3B"/>
    <w:rsid w:val="00C02010"/>
    <w:rsid w:val="00C02610"/>
    <w:rsid w:val="00C02A82"/>
    <w:rsid w:val="00C03CC4"/>
    <w:rsid w:val="00C0493A"/>
    <w:rsid w:val="00C05494"/>
    <w:rsid w:val="00C06691"/>
    <w:rsid w:val="00C073DB"/>
    <w:rsid w:val="00C13A27"/>
    <w:rsid w:val="00C14E08"/>
    <w:rsid w:val="00C15733"/>
    <w:rsid w:val="00C16442"/>
    <w:rsid w:val="00C201F5"/>
    <w:rsid w:val="00C20282"/>
    <w:rsid w:val="00C219AB"/>
    <w:rsid w:val="00C22A60"/>
    <w:rsid w:val="00C2375A"/>
    <w:rsid w:val="00C239AD"/>
    <w:rsid w:val="00C24A77"/>
    <w:rsid w:val="00C26CBC"/>
    <w:rsid w:val="00C26EFF"/>
    <w:rsid w:val="00C30ED0"/>
    <w:rsid w:val="00C33C03"/>
    <w:rsid w:val="00C36FB4"/>
    <w:rsid w:val="00C40FAC"/>
    <w:rsid w:val="00C415C8"/>
    <w:rsid w:val="00C42955"/>
    <w:rsid w:val="00C4435F"/>
    <w:rsid w:val="00C45A26"/>
    <w:rsid w:val="00C46BF1"/>
    <w:rsid w:val="00C46E4A"/>
    <w:rsid w:val="00C47C3D"/>
    <w:rsid w:val="00C51B73"/>
    <w:rsid w:val="00C5452A"/>
    <w:rsid w:val="00C60A12"/>
    <w:rsid w:val="00C60C4A"/>
    <w:rsid w:val="00C61C1F"/>
    <w:rsid w:val="00C62008"/>
    <w:rsid w:val="00C63595"/>
    <w:rsid w:val="00C63B5A"/>
    <w:rsid w:val="00C63E5E"/>
    <w:rsid w:val="00C6570C"/>
    <w:rsid w:val="00C65C44"/>
    <w:rsid w:val="00C67C5D"/>
    <w:rsid w:val="00C719B4"/>
    <w:rsid w:val="00C72229"/>
    <w:rsid w:val="00C75119"/>
    <w:rsid w:val="00C7599D"/>
    <w:rsid w:val="00C76C47"/>
    <w:rsid w:val="00C777CC"/>
    <w:rsid w:val="00C7789C"/>
    <w:rsid w:val="00C77D08"/>
    <w:rsid w:val="00C80044"/>
    <w:rsid w:val="00C818EC"/>
    <w:rsid w:val="00C81D66"/>
    <w:rsid w:val="00C833F8"/>
    <w:rsid w:val="00C84376"/>
    <w:rsid w:val="00C856E3"/>
    <w:rsid w:val="00C863D6"/>
    <w:rsid w:val="00C87005"/>
    <w:rsid w:val="00C87CA7"/>
    <w:rsid w:val="00C90125"/>
    <w:rsid w:val="00C90737"/>
    <w:rsid w:val="00C92367"/>
    <w:rsid w:val="00C9265A"/>
    <w:rsid w:val="00C960BD"/>
    <w:rsid w:val="00C960D0"/>
    <w:rsid w:val="00C972FA"/>
    <w:rsid w:val="00CA2A59"/>
    <w:rsid w:val="00CA336A"/>
    <w:rsid w:val="00CA640D"/>
    <w:rsid w:val="00CA7046"/>
    <w:rsid w:val="00CA7314"/>
    <w:rsid w:val="00CB1040"/>
    <w:rsid w:val="00CB2407"/>
    <w:rsid w:val="00CB3324"/>
    <w:rsid w:val="00CB3B75"/>
    <w:rsid w:val="00CB74EA"/>
    <w:rsid w:val="00CC445D"/>
    <w:rsid w:val="00CC44DA"/>
    <w:rsid w:val="00CC4A98"/>
    <w:rsid w:val="00CC5597"/>
    <w:rsid w:val="00CD0B2B"/>
    <w:rsid w:val="00CD254F"/>
    <w:rsid w:val="00CD3200"/>
    <w:rsid w:val="00CD3B4E"/>
    <w:rsid w:val="00CD75DA"/>
    <w:rsid w:val="00CE1BF5"/>
    <w:rsid w:val="00CE218A"/>
    <w:rsid w:val="00CE2BDD"/>
    <w:rsid w:val="00CF18C3"/>
    <w:rsid w:val="00CF4B92"/>
    <w:rsid w:val="00D00B07"/>
    <w:rsid w:val="00D00C13"/>
    <w:rsid w:val="00D014B4"/>
    <w:rsid w:val="00D0173A"/>
    <w:rsid w:val="00D04318"/>
    <w:rsid w:val="00D04BE0"/>
    <w:rsid w:val="00D05DF4"/>
    <w:rsid w:val="00D061C8"/>
    <w:rsid w:val="00D071BB"/>
    <w:rsid w:val="00D072AA"/>
    <w:rsid w:val="00D07DFC"/>
    <w:rsid w:val="00D11440"/>
    <w:rsid w:val="00D12685"/>
    <w:rsid w:val="00D12CA9"/>
    <w:rsid w:val="00D13DD8"/>
    <w:rsid w:val="00D151DF"/>
    <w:rsid w:val="00D15653"/>
    <w:rsid w:val="00D15ABE"/>
    <w:rsid w:val="00D17984"/>
    <w:rsid w:val="00D17CEE"/>
    <w:rsid w:val="00D20317"/>
    <w:rsid w:val="00D2260E"/>
    <w:rsid w:val="00D22F0A"/>
    <w:rsid w:val="00D2614B"/>
    <w:rsid w:val="00D2631B"/>
    <w:rsid w:val="00D26B67"/>
    <w:rsid w:val="00D26C62"/>
    <w:rsid w:val="00D27222"/>
    <w:rsid w:val="00D27344"/>
    <w:rsid w:val="00D27DE7"/>
    <w:rsid w:val="00D31B05"/>
    <w:rsid w:val="00D32ECD"/>
    <w:rsid w:val="00D3319B"/>
    <w:rsid w:val="00D333DE"/>
    <w:rsid w:val="00D34462"/>
    <w:rsid w:val="00D34D59"/>
    <w:rsid w:val="00D36481"/>
    <w:rsid w:val="00D3701D"/>
    <w:rsid w:val="00D37684"/>
    <w:rsid w:val="00D40605"/>
    <w:rsid w:val="00D40774"/>
    <w:rsid w:val="00D41914"/>
    <w:rsid w:val="00D42599"/>
    <w:rsid w:val="00D4268D"/>
    <w:rsid w:val="00D45C4C"/>
    <w:rsid w:val="00D51FC9"/>
    <w:rsid w:val="00D52C8A"/>
    <w:rsid w:val="00D54520"/>
    <w:rsid w:val="00D54FC5"/>
    <w:rsid w:val="00D575A5"/>
    <w:rsid w:val="00D57E6F"/>
    <w:rsid w:val="00D639A3"/>
    <w:rsid w:val="00D65ED5"/>
    <w:rsid w:val="00D70EBE"/>
    <w:rsid w:val="00D72B57"/>
    <w:rsid w:val="00D7491E"/>
    <w:rsid w:val="00D762B2"/>
    <w:rsid w:val="00D767F8"/>
    <w:rsid w:val="00D76B1C"/>
    <w:rsid w:val="00D80DD5"/>
    <w:rsid w:val="00D81A73"/>
    <w:rsid w:val="00D81E24"/>
    <w:rsid w:val="00D85940"/>
    <w:rsid w:val="00D85D23"/>
    <w:rsid w:val="00D86837"/>
    <w:rsid w:val="00D93873"/>
    <w:rsid w:val="00D94219"/>
    <w:rsid w:val="00D942F9"/>
    <w:rsid w:val="00D94454"/>
    <w:rsid w:val="00D95B02"/>
    <w:rsid w:val="00D96730"/>
    <w:rsid w:val="00DA19EA"/>
    <w:rsid w:val="00DA2E85"/>
    <w:rsid w:val="00DA3452"/>
    <w:rsid w:val="00DA3AEB"/>
    <w:rsid w:val="00DA3F51"/>
    <w:rsid w:val="00DA6016"/>
    <w:rsid w:val="00DA6581"/>
    <w:rsid w:val="00DA68E9"/>
    <w:rsid w:val="00DA6E0B"/>
    <w:rsid w:val="00DB0205"/>
    <w:rsid w:val="00DB0700"/>
    <w:rsid w:val="00DB119F"/>
    <w:rsid w:val="00DB3A63"/>
    <w:rsid w:val="00DB41B9"/>
    <w:rsid w:val="00DB525B"/>
    <w:rsid w:val="00DB6DC1"/>
    <w:rsid w:val="00DB7195"/>
    <w:rsid w:val="00DB72FA"/>
    <w:rsid w:val="00DC0529"/>
    <w:rsid w:val="00DC0ACF"/>
    <w:rsid w:val="00DC1D1C"/>
    <w:rsid w:val="00DC1D2D"/>
    <w:rsid w:val="00DC51E3"/>
    <w:rsid w:val="00DC616A"/>
    <w:rsid w:val="00DC6F5A"/>
    <w:rsid w:val="00DC7326"/>
    <w:rsid w:val="00DC7E59"/>
    <w:rsid w:val="00DD01CE"/>
    <w:rsid w:val="00DD2270"/>
    <w:rsid w:val="00DD236E"/>
    <w:rsid w:val="00DD60C9"/>
    <w:rsid w:val="00DD68ED"/>
    <w:rsid w:val="00DD6A60"/>
    <w:rsid w:val="00DD6DC1"/>
    <w:rsid w:val="00DD74DB"/>
    <w:rsid w:val="00DD7757"/>
    <w:rsid w:val="00DE0020"/>
    <w:rsid w:val="00DE6989"/>
    <w:rsid w:val="00DE69DC"/>
    <w:rsid w:val="00DF13AC"/>
    <w:rsid w:val="00DF1990"/>
    <w:rsid w:val="00DF25B9"/>
    <w:rsid w:val="00DF4492"/>
    <w:rsid w:val="00DF5691"/>
    <w:rsid w:val="00DF5E03"/>
    <w:rsid w:val="00DF6007"/>
    <w:rsid w:val="00DF634B"/>
    <w:rsid w:val="00DF67DC"/>
    <w:rsid w:val="00DF6FF4"/>
    <w:rsid w:val="00DF75C3"/>
    <w:rsid w:val="00DF7DA6"/>
    <w:rsid w:val="00E0142E"/>
    <w:rsid w:val="00E01525"/>
    <w:rsid w:val="00E01B20"/>
    <w:rsid w:val="00E040BD"/>
    <w:rsid w:val="00E043DB"/>
    <w:rsid w:val="00E04E99"/>
    <w:rsid w:val="00E050CB"/>
    <w:rsid w:val="00E062A7"/>
    <w:rsid w:val="00E103AC"/>
    <w:rsid w:val="00E10A5E"/>
    <w:rsid w:val="00E14BD9"/>
    <w:rsid w:val="00E17951"/>
    <w:rsid w:val="00E17A19"/>
    <w:rsid w:val="00E22057"/>
    <w:rsid w:val="00E2333D"/>
    <w:rsid w:val="00E26733"/>
    <w:rsid w:val="00E27F4B"/>
    <w:rsid w:val="00E30E9F"/>
    <w:rsid w:val="00E329A3"/>
    <w:rsid w:val="00E355A4"/>
    <w:rsid w:val="00E36AB0"/>
    <w:rsid w:val="00E36DB6"/>
    <w:rsid w:val="00E37CDA"/>
    <w:rsid w:val="00E413E4"/>
    <w:rsid w:val="00E41EAB"/>
    <w:rsid w:val="00E45F94"/>
    <w:rsid w:val="00E473EE"/>
    <w:rsid w:val="00E5123A"/>
    <w:rsid w:val="00E52923"/>
    <w:rsid w:val="00E5318F"/>
    <w:rsid w:val="00E5398C"/>
    <w:rsid w:val="00E56B9E"/>
    <w:rsid w:val="00E57884"/>
    <w:rsid w:val="00E57D14"/>
    <w:rsid w:val="00E60117"/>
    <w:rsid w:val="00E60E19"/>
    <w:rsid w:val="00E61DF1"/>
    <w:rsid w:val="00E6463C"/>
    <w:rsid w:val="00E6523E"/>
    <w:rsid w:val="00E70916"/>
    <w:rsid w:val="00E713B6"/>
    <w:rsid w:val="00E72291"/>
    <w:rsid w:val="00E73F06"/>
    <w:rsid w:val="00E75A3B"/>
    <w:rsid w:val="00E765FE"/>
    <w:rsid w:val="00E77227"/>
    <w:rsid w:val="00E8073A"/>
    <w:rsid w:val="00E8236A"/>
    <w:rsid w:val="00E824DC"/>
    <w:rsid w:val="00E83CD0"/>
    <w:rsid w:val="00E84666"/>
    <w:rsid w:val="00E84E44"/>
    <w:rsid w:val="00E85482"/>
    <w:rsid w:val="00E85D1C"/>
    <w:rsid w:val="00E86AB3"/>
    <w:rsid w:val="00E8707C"/>
    <w:rsid w:val="00E87D6B"/>
    <w:rsid w:val="00E90FF5"/>
    <w:rsid w:val="00E93B19"/>
    <w:rsid w:val="00EA1C08"/>
    <w:rsid w:val="00EA240B"/>
    <w:rsid w:val="00EA4029"/>
    <w:rsid w:val="00EA4A87"/>
    <w:rsid w:val="00EA60CC"/>
    <w:rsid w:val="00EA68A9"/>
    <w:rsid w:val="00EA68D9"/>
    <w:rsid w:val="00EA6F11"/>
    <w:rsid w:val="00EB0451"/>
    <w:rsid w:val="00EB126C"/>
    <w:rsid w:val="00EB2E4A"/>
    <w:rsid w:val="00EB318B"/>
    <w:rsid w:val="00EB32BA"/>
    <w:rsid w:val="00EB3A1F"/>
    <w:rsid w:val="00EB3F65"/>
    <w:rsid w:val="00EB4964"/>
    <w:rsid w:val="00EB56B5"/>
    <w:rsid w:val="00EB6C03"/>
    <w:rsid w:val="00EB6E74"/>
    <w:rsid w:val="00EB7F3F"/>
    <w:rsid w:val="00EC0D59"/>
    <w:rsid w:val="00EC2320"/>
    <w:rsid w:val="00EC234D"/>
    <w:rsid w:val="00EC6BB1"/>
    <w:rsid w:val="00EC7B6F"/>
    <w:rsid w:val="00ED0C03"/>
    <w:rsid w:val="00ED11A6"/>
    <w:rsid w:val="00ED2FC0"/>
    <w:rsid w:val="00ED3279"/>
    <w:rsid w:val="00ED33F3"/>
    <w:rsid w:val="00ED44DE"/>
    <w:rsid w:val="00ED459D"/>
    <w:rsid w:val="00ED4E02"/>
    <w:rsid w:val="00ED536B"/>
    <w:rsid w:val="00ED7155"/>
    <w:rsid w:val="00EE023A"/>
    <w:rsid w:val="00EE20DD"/>
    <w:rsid w:val="00EE20DE"/>
    <w:rsid w:val="00EE2CBA"/>
    <w:rsid w:val="00EE30FC"/>
    <w:rsid w:val="00EE31F1"/>
    <w:rsid w:val="00EE3223"/>
    <w:rsid w:val="00EE36E5"/>
    <w:rsid w:val="00EE4453"/>
    <w:rsid w:val="00EE6593"/>
    <w:rsid w:val="00EE65A4"/>
    <w:rsid w:val="00EE6E45"/>
    <w:rsid w:val="00EE7311"/>
    <w:rsid w:val="00EE7C1B"/>
    <w:rsid w:val="00EF11CC"/>
    <w:rsid w:val="00EF444D"/>
    <w:rsid w:val="00EF4B1B"/>
    <w:rsid w:val="00EF546B"/>
    <w:rsid w:val="00EF659E"/>
    <w:rsid w:val="00EF6E85"/>
    <w:rsid w:val="00F0109D"/>
    <w:rsid w:val="00F022AE"/>
    <w:rsid w:val="00F02BEC"/>
    <w:rsid w:val="00F02D83"/>
    <w:rsid w:val="00F03B18"/>
    <w:rsid w:val="00F0671E"/>
    <w:rsid w:val="00F06DDF"/>
    <w:rsid w:val="00F07215"/>
    <w:rsid w:val="00F114AB"/>
    <w:rsid w:val="00F151D2"/>
    <w:rsid w:val="00F17FAC"/>
    <w:rsid w:val="00F20E79"/>
    <w:rsid w:val="00F21829"/>
    <w:rsid w:val="00F2333F"/>
    <w:rsid w:val="00F2416F"/>
    <w:rsid w:val="00F252FF"/>
    <w:rsid w:val="00F267C7"/>
    <w:rsid w:val="00F31863"/>
    <w:rsid w:val="00F32F56"/>
    <w:rsid w:val="00F341ED"/>
    <w:rsid w:val="00F37300"/>
    <w:rsid w:val="00F41A39"/>
    <w:rsid w:val="00F41E2E"/>
    <w:rsid w:val="00F4251E"/>
    <w:rsid w:val="00F42D7A"/>
    <w:rsid w:val="00F434DB"/>
    <w:rsid w:val="00F438AC"/>
    <w:rsid w:val="00F45864"/>
    <w:rsid w:val="00F50880"/>
    <w:rsid w:val="00F56267"/>
    <w:rsid w:val="00F57618"/>
    <w:rsid w:val="00F60038"/>
    <w:rsid w:val="00F60A5F"/>
    <w:rsid w:val="00F614AC"/>
    <w:rsid w:val="00F65618"/>
    <w:rsid w:val="00F65D64"/>
    <w:rsid w:val="00F669F7"/>
    <w:rsid w:val="00F67628"/>
    <w:rsid w:val="00F70023"/>
    <w:rsid w:val="00F700F2"/>
    <w:rsid w:val="00F711A7"/>
    <w:rsid w:val="00F729AF"/>
    <w:rsid w:val="00F72C28"/>
    <w:rsid w:val="00F748AA"/>
    <w:rsid w:val="00F75045"/>
    <w:rsid w:val="00F75282"/>
    <w:rsid w:val="00F75CAF"/>
    <w:rsid w:val="00F77FDA"/>
    <w:rsid w:val="00F836EA"/>
    <w:rsid w:val="00F83994"/>
    <w:rsid w:val="00F839C7"/>
    <w:rsid w:val="00F874F5"/>
    <w:rsid w:val="00F905AE"/>
    <w:rsid w:val="00F91A9D"/>
    <w:rsid w:val="00F93EE7"/>
    <w:rsid w:val="00F96B49"/>
    <w:rsid w:val="00FA0688"/>
    <w:rsid w:val="00FA18C4"/>
    <w:rsid w:val="00FA2FE1"/>
    <w:rsid w:val="00FB1036"/>
    <w:rsid w:val="00FB12F5"/>
    <w:rsid w:val="00FB261C"/>
    <w:rsid w:val="00FB2E38"/>
    <w:rsid w:val="00FB2FFD"/>
    <w:rsid w:val="00FB4F7A"/>
    <w:rsid w:val="00FB63D8"/>
    <w:rsid w:val="00FC010B"/>
    <w:rsid w:val="00FC22E5"/>
    <w:rsid w:val="00FC445D"/>
    <w:rsid w:val="00FC4A5F"/>
    <w:rsid w:val="00FC5CB8"/>
    <w:rsid w:val="00FD3761"/>
    <w:rsid w:val="00FD489D"/>
    <w:rsid w:val="00FD5520"/>
    <w:rsid w:val="00FD6FA3"/>
    <w:rsid w:val="00FD72F3"/>
    <w:rsid w:val="00FD74F4"/>
    <w:rsid w:val="00FD77D3"/>
    <w:rsid w:val="00FD7F35"/>
    <w:rsid w:val="00FE0F6C"/>
    <w:rsid w:val="00FE272E"/>
    <w:rsid w:val="00FE2A3D"/>
    <w:rsid w:val="00FE2EFD"/>
    <w:rsid w:val="00FE7CE6"/>
    <w:rsid w:val="00FF015B"/>
    <w:rsid w:val="00FF1290"/>
    <w:rsid w:val="00FF2ED5"/>
    <w:rsid w:val="00FF3110"/>
    <w:rsid w:val="00FF4528"/>
    <w:rsid w:val="00FF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B014D7"/>
  <w15:docId w15:val="{823DE1FB-514A-4717-A382-818E0B71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023B5"/>
    <w:pPr>
      <w:spacing w:after="80"/>
    </w:pPr>
    <w:rPr>
      <w:rFonts w:ascii="Arial" w:hAnsi="Arial"/>
      <w:sz w:val="20"/>
    </w:rPr>
  </w:style>
  <w:style w:type="paragraph" w:styleId="1">
    <w:name w:val="heading 1"/>
    <w:basedOn w:val="a1"/>
    <w:next w:val="a1"/>
    <w:link w:val="10"/>
    <w:uiPriority w:val="9"/>
    <w:qFormat/>
    <w:rsid w:val="00300343"/>
    <w:pPr>
      <w:keepNext/>
      <w:keepLines/>
      <w:pageBreakBefore/>
      <w:spacing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300343"/>
    <w:pPr>
      <w:keepNext/>
      <w:keepLines/>
      <w:spacing w:before="40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41">
    <w:name w:val="heading 4"/>
    <w:basedOn w:val="31"/>
    <w:next w:val="a1"/>
    <w:link w:val="42"/>
    <w:uiPriority w:val="9"/>
    <w:unhideWhenUsed/>
    <w:rsid w:val="00BE57EF"/>
    <w:pPr>
      <w:outlineLvl w:val="3"/>
    </w:pPr>
  </w:style>
  <w:style w:type="paragraph" w:styleId="51">
    <w:name w:val="heading 5"/>
    <w:basedOn w:val="41"/>
    <w:next w:val="a1"/>
    <w:link w:val="52"/>
    <w:uiPriority w:val="9"/>
    <w:unhideWhenUsed/>
    <w:qFormat/>
    <w:rsid w:val="00BE57EF"/>
    <w:pPr>
      <w:outlineLvl w:val="4"/>
    </w:p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F6FF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F6FF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Book Title"/>
    <w:basedOn w:val="a2"/>
    <w:uiPriority w:val="33"/>
    <w:rsid w:val="003133A3"/>
    <w:rPr>
      <w:b/>
      <w:bCs/>
      <w:i/>
      <w:iCs/>
      <w:spacing w:val="5"/>
    </w:rPr>
  </w:style>
  <w:style w:type="paragraph" w:styleId="a6">
    <w:name w:val="Title"/>
    <w:basedOn w:val="a1"/>
    <w:next w:val="a1"/>
    <w:link w:val="a7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a7">
    <w:name w:val="标题 字符"/>
    <w:basedOn w:val="a2"/>
    <w:link w:val="a6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10">
    <w:name w:val="标题 1 字符"/>
    <w:basedOn w:val="a2"/>
    <w:link w:val="1"/>
    <w:uiPriority w:val="9"/>
    <w:rsid w:val="00300343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a8">
    <w:name w:val="header"/>
    <w:basedOn w:val="a1"/>
    <w:link w:val="a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页眉 字符"/>
    <w:basedOn w:val="a2"/>
    <w:link w:val="a8"/>
    <w:uiPriority w:val="99"/>
    <w:rsid w:val="00A77E62"/>
  </w:style>
  <w:style w:type="paragraph" w:styleId="aa">
    <w:name w:val="footer"/>
    <w:basedOn w:val="a1"/>
    <w:link w:val="ab"/>
    <w:uiPriority w:val="99"/>
    <w:unhideWhenUsed/>
    <w:rsid w:val="00300343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ab">
    <w:name w:val="页脚 字符"/>
    <w:basedOn w:val="a2"/>
    <w:link w:val="aa"/>
    <w:uiPriority w:val="99"/>
    <w:rsid w:val="00300343"/>
    <w:rPr>
      <w:rFonts w:ascii="Frutiger LT Com 45 Light" w:hAnsi="Frutiger LT Com 45 Light"/>
      <w:sz w:val="14"/>
    </w:rPr>
  </w:style>
  <w:style w:type="paragraph" w:styleId="ac">
    <w:name w:val="Subtitle"/>
    <w:basedOn w:val="a1"/>
    <w:next w:val="a1"/>
    <w:link w:val="ad"/>
    <w:uiPriority w:val="11"/>
    <w:rsid w:val="00BD124E"/>
    <w:pPr>
      <w:numPr>
        <w:ilvl w:val="1"/>
      </w:numPr>
      <w:spacing w:after="0" w:line="720" w:lineRule="exact"/>
    </w:pPr>
    <w:rPr>
      <w:rFonts w:eastAsiaTheme="minorEastAsia"/>
      <w:color w:val="00594F"/>
      <w:spacing w:val="15"/>
      <w:sz w:val="64"/>
      <w:szCs w:val="64"/>
      <w:lang w:val="en-AU"/>
    </w:rPr>
  </w:style>
  <w:style w:type="character" w:customStyle="1" w:styleId="ad">
    <w:name w:val="副标题 字符"/>
    <w:basedOn w:val="a2"/>
    <w:link w:val="ac"/>
    <w:uiPriority w:val="11"/>
    <w:rsid w:val="00BD124E"/>
    <w:rPr>
      <w:rFonts w:ascii="Frutiger LT Com 45 Light" w:eastAsiaTheme="minorEastAsia" w:hAnsi="Frutiger LT Com 45 Light"/>
      <w:color w:val="00594F"/>
      <w:spacing w:val="15"/>
      <w:sz w:val="64"/>
      <w:szCs w:val="64"/>
      <w:lang w:val="en-AU"/>
    </w:rPr>
  </w:style>
  <w:style w:type="character" w:customStyle="1" w:styleId="22">
    <w:name w:val="标题 2 字符"/>
    <w:basedOn w:val="a2"/>
    <w:link w:val="21"/>
    <w:uiPriority w:val="9"/>
    <w:rsid w:val="00300343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32">
    <w:name w:val="标题 3 字符"/>
    <w:basedOn w:val="a2"/>
    <w:link w:val="31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ae">
    <w:name w:val="Table Grid"/>
    <w:basedOn w:val="a3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2"/>
    <w:link w:val="af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af1">
    <w:name w:val="List Paragraph"/>
    <w:basedOn w:val="a1"/>
    <w:uiPriority w:val="99"/>
    <w:qFormat/>
    <w:rsid w:val="007F212B"/>
    <w:pPr>
      <w:ind w:left="720"/>
      <w:contextualSpacing/>
    </w:pPr>
  </w:style>
  <w:style w:type="table" w:customStyle="1" w:styleId="TableGridLight1">
    <w:name w:val="Table Grid Light1"/>
    <w:basedOn w:val="a3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a3"/>
    <w:uiPriority w:val="99"/>
    <w:rsid w:val="00BD124E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4">
    <w:name w:val="List Number 4"/>
    <w:basedOn w:val="a1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af2">
    <w:name w:val="Hyperlink"/>
    <w:basedOn w:val="a2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a">
    <w:name w:val="List Number"/>
    <w:basedOn w:val="a1"/>
    <w:uiPriority w:val="99"/>
    <w:unhideWhenUsed/>
    <w:qFormat/>
    <w:rsid w:val="00D04BE0"/>
    <w:pPr>
      <w:numPr>
        <w:numId w:val="16"/>
      </w:numPr>
      <w:contextualSpacing/>
    </w:pPr>
  </w:style>
  <w:style w:type="paragraph" w:styleId="a0">
    <w:name w:val="List Bullet"/>
    <w:basedOn w:val="a1"/>
    <w:uiPriority w:val="99"/>
    <w:unhideWhenUsed/>
    <w:qFormat/>
    <w:rsid w:val="008429C5"/>
    <w:pPr>
      <w:numPr>
        <w:numId w:val="15"/>
      </w:numPr>
      <w:contextualSpacing/>
    </w:pPr>
  </w:style>
  <w:style w:type="paragraph" w:styleId="20">
    <w:name w:val="List Bullet 2"/>
    <w:basedOn w:val="a1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30">
    <w:name w:val="List Bullet 3"/>
    <w:basedOn w:val="a1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40">
    <w:name w:val="List Bullet 4"/>
    <w:basedOn w:val="a1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50">
    <w:name w:val="List Bullet 5"/>
    <w:basedOn w:val="a1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2">
    <w:name w:val="List Number 2"/>
    <w:basedOn w:val="a1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3">
    <w:name w:val="List Number 3"/>
    <w:basedOn w:val="a1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5">
    <w:name w:val="List Number 5"/>
    <w:basedOn w:val="a1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af3">
    <w:name w:val="footnote text"/>
    <w:basedOn w:val="a1"/>
    <w:link w:val="af4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af4">
    <w:name w:val="脚注文本 字符"/>
    <w:basedOn w:val="a2"/>
    <w:link w:val="af3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af5">
    <w:name w:val="footnote reference"/>
    <w:basedOn w:val="a2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a1"/>
    <w:next w:val="a1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a1"/>
    <w:next w:val="a1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a1"/>
    <w:next w:val="a1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42">
    <w:name w:val="标题 4 字符"/>
    <w:basedOn w:val="a2"/>
    <w:link w:val="4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52">
    <w:name w:val="标题 5 字符"/>
    <w:basedOn w:val="a2"/>
    <w:link w:val="5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60">
    <w:name w:val="标题 6 字符"/>
    <w:basedOn w:val="a2"/>
    <w:link w:val="6"/>
    <w:uiPriority w:val="9"/>
    <w:semiHidden/>
    <w:rsid w:val="001F6FF1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70">
    <w:name w:val="标题 7 字符"/>
    <w:basedOn w:val="a2"/>
    <w:link w:val="7"/>
    <w:uiPriority w:val="9"/>
    <w:semiHidden/>
    <w:rsid w:val="001F6FF1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customStyle="1" w:styleId="TableBullet">
    <w:name w:val="Table Bullet"/>
    <w:basedOn w:val="a1"/>
    <w:uiPriority w:val="19"/>
    <w:qFormat/>
    <w:rsid w:val="001F6FF1"/>
    <w:pPr>
      <w:numPr>
        <w:numId w:val="20"/>
      </w:numPr>
      <w:spacing w:after="120" w:line="240" w:lineRule="auto"/>
      <w:contextualSpacing/>
    </w:pPr>
    <w:rPr>
      <w:rFonts w:ascii="Frutiger LT Com 45 Light" w:hAnsi="Frutiger LT Com 45 Light"/>
    </w:rPr>
  </w:style>
  <w:style w:type="paragraph" w:customStyle="1" w:styleId="TableBullet2">
    <w:name w:val="Table Bullet 2"/>
    <w:basedOn w:val="TableBullet"/>
    <w:uiPriority w:val="19"/>
    <w:rsid w:val="001F6FF1"/>
    <w:pPr>
      <w:numPr>
        <w:ilvl w:val="1"/>
      </w:numPr>
    </w:pPr>
  </w:style>
  <w:style w:type="character" w:customStyle="1" w:styleId="Editable">
    <w:name w:val="Editable"/>
    <w:basedOn w:val="a2"/>
    <w:uiPriority w:val="1"/>
    <w:qFormat/>
    <w:rsid w:val="001F6FF1"/>
    <w:rPr>
      <w:color w:val="62B5E5"/>
    </w:rPr>
  </w:style>
  <w:style w:type="paragraph" w:customStyle="1" w:styleId="Editabletabletext">
    <w:name w:val="Editable table text"/>
    <w:basedOn w:val="a1"/>
    <w:link w:val="EditabletabletextChar"/>
    <w:locked/>
    <w:rsid w:val="001F6FF1"/>
    <w:pPr>
      <w:spacing w:after="0" w:line="240" w:lineRule="auto"/>
    </w:pPr>
    <w:rPr>
      <w:rFonts w:ascii="Frutiger LT Com 45 Light" w:eastAsia="Times New Roman" w:hAnsi="Frutiger LT Com 45 Light" w:cs="Times New Roman"/>
      <w:color w:val="62B5E5"/>
      <w:szCs w:val="24"/>
    </w:rPr>
  </w:style>
  <w:style w:type="character" w:customStyle="1" w:styleId="EditabletabletextChar">
    <w:name w:val="Editable table text Char"/>
    <w:basedOn w:val="a2"/>
    <w:link w:val="Editabletabletext"/>
    <w:rsid w:val="001F6FF1"/>
    <w:rPr>
      <w:rFonts w:ascii="Frutiger LT Com 45 Light" w:eastAsia="Times New Roman" w:hAnsi="Frutiger LT Com 45 Light" w:cs="Times New Roman"/>
      <w:color w:val="62B5E5"/>
      <w:sz w:val="20"/>
      <w:szCs w:val="24"/>
    </w:rPr>
  </w:style>
  <w:style w:type="paragraph" w:customStyle="1" w:styleId="Default">
    <w:name w:val="Default"/>
    <w:rsid w:val="00B110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table" w:customStyle="1" w:styleId="WSI-Table3">
    <w:name w:val="WSI - Table3"/>
    <w:basedOn w:val="a3"/>
    <w:uiPriority w:val="99"/>
    <w:qFormat/>
    <w:rsid w:val="00A004A0"/>
    <w:pPr>
      <w:spacing w:after="0" w:line="240" w:lineRule="auto"/>
    </w:pPr>
    <w:rPr>
      <w:rFonts w:ascii="Frutiger LT Com 45 Light" w:hAnsi="Frutiger LT Com 45 Light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1">
    <w:name w:val="WSI - Table1"/>
    <w:basedOn w:val="a3"/>
    <w:uiPriority w:val="99"/>
    <w:qFormat/>
    <w:rsid w:val="00530041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6">
    <w:name w:val="WSI - Table6"/>
    <w:basedOn w:val="a3"/>
    <w:uiPriority w:val="99"/>
    <w:rsid w:val="009D4CB7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table" w:customStyle="1" w:styleId="TableGrid">
    <w:name w:val="TableGrid"/>
    <w:rsid w:val="00EA4A87"/>
    <w:pPr>
      <w:spacing w:after="0" w:line="240" w:lineRule="auto"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annotation reference"/>
    <w:basedOn w:val="a2"/>
    <w:uiPriority w:val="99"/>
    <w:semiHidden/>
    <w:unhideWhenUsed/>
    <w:rsid w:val="00861CC2"/>
    <w:rPr>
      <w:sz w:val="21"/>
      <w:szCs w:val="21"/>
    </w:rPr>
  </w:style>
  <w:style w:type="paragraph" w:styleId="af7">
    <w:name w:val="annotation text"/>
    <w:basedOn w:val="a1"/>
    <w:link w:val="af8"/>
    <w:uiPriority w:val="99"/>
    <w:semiHidden/>
    <w:unhideWhenUsed/>
    <w:rsid w:val="00861CC2"/>
  </w:style>
  <w:style w:type="character" w:customStyle="1" w:styleId="af8">
    <w:name w:val="批注文字 字符"/>
    <w:basedOn w:val="a2"/>
    <w:link w:val="af7"/>
    <w:uiPriority w:val="99"/>
    <w:semiHidden/>
    <w:rsid w:val="00861CC2"/>
    <w:rPr>
      <w:rFonts w:ascii="Arial" w:hAnsi="Arial"/>
      <w:sz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61CC2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861CC2"/>
    <w:rPr>
      <w:rFonts w:ascii="Arial" w:hAnsi="Arial"/>
      <w:b/>
      <w:bCs/>
      <w:sz w:val="20"/>
    </w:rPr>
  </w:style>
  <w:style w:type="table" w:customStyle="1" w:styleId="WSI-Table11">
    <w:name w:val="WSI - Table11"/>
    <w:basedOn w:val="a3"/>
    <w:uiPriority w:val="99"/>
    <w:qFormat/>
    <w:rsid w:val="002F1233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</w:pPr>
      <w:rPr>
        <w:rFonts w:ascii="Frutiger LT Com 45 Light" w:hAnsi="Frutiger LT Com 45 Light" w:hint="default"/>
        <w:b/>
        <w:i w:val="0"/>
        <w:caps/>
        <w:smallCaps w:val="0"/>
        <w:color w:val="FFFFFF"/>
        <w:sz w:val="20"/>
        <w:szCs w:val="20"/>
      </w:rPr>
      <w:tblPr/>
      <w:tcPr>
        <w:shd w:val="clear" w:color="auto" w:fill="97D70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9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%20and%20Projects\CAP_doc_cover_v2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43E5-F990-4609-8F98-4F98E9D48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CAP_doc_cover_v2.0</Template>
  <TotalTime>21</TotalTime>
  <Pages>7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Algonquin College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Luise Kuehnel</dc:creator>
  <cp:lastModifiedBy>DELLwzh</cp:lastModifiedBy>
  <cp:revision>38</cp:revision>
  <cp:lastPrinted>2020-05-03T09:39:00Z</cp:lastPrinted>
  <dcterms:created xsi:type="dcterms:W3CDTF">2020-05-03T11:10:00Z</dcterms:created>
  <dcterms:modified xsi:type="dcterms:W3CDTF">2023-08-10T16:11:00Z</dcterms:modified>
</cp:coreProperties>
</file>